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DCD8D" w14:textId="77777777" w:rsidR="00774F14" w:rsidRDefault="00774F14" w:rsidP="00481A64">
      <w:pPr>
        <w:tabs>
          <w:tab w:val="left" w:pos="993"/>
          <w:tab w:val="left" w:pos="1134"/>
        </w:tabs>
        <w:rPr>
          <w:rFonts w:eastAsia="Arial" w:cs="Arial"/>
        </w:rPr>
      </w:pPr>
    </w:p>
    <w:p w14:paraId="4A97AF8B" w14:textId="5FB6F83B" w:rsidR="00A931A4" w:rsidRPr="004061D5" w:rsidRDefault="1FB1DF0C" w:rsidP="00481A64">
      <w:pPr>
        <w:tabs>
          <w:tab w:val="left" w:pos="993"/>
          <w:tab w:val="left" w:pos="1134"/>
        </w:tabs>
        <w:rPr>
          <w:rFonts w:eastAsia="Arial" w:cs="Arial"/>
        </w:rPr>
      </w:pPr>
      <w:r w:rsidRPr="35EC2748">
        <w:rPr>
          <w:rFonts w:eastAsia="Arial" w:cs="Arial"/>
        </w:rPr>
        <w:t>Številka:</w:t>
      </w:r>
      <w:r w:rsidR="006E191A">
        <w:rPr>
          <w:rFonts w:eastAsia="Arial" w:cs="Arial"/>
        </w:rPr>
        <w:t xml:space="preserve"> </w:t>
      </w:r>
      <w:r w:rsidR="00774F14">
        <w:rPr>
          <w:rFonts w:cs="Arial"/>
        </w:rPr>
        <w:t>92.2026</w:t>
      </w:r>
    </w:p>
    <w:p w14:paraId="682F381A" w14:textId="77777777" w:rsidR="005F6AF4" w:rsidRPr="00C23369" w:rsidRDefault="005F6AF4" w:rsidP="00481A64">
      <w:pPr>
        <w:tabs>
          <w:tab w:val="left" w:pos="1026"/>
        </w:tabs>
        <w:jc w:val="both"/>
        <w:rPr>
          <w:rFonts w:eastAsia="Arial" w:cs="Arial"/>
        </w:rPr>
      </w:pPr>
    </w:p>
    <w:p w14:paraId="76882AFD" w14:textId="37ACDAC0" w:rsidR="005F6AF4" w:rsidRPr="00364B53" w:rsidRDefault="005F6AF4" w:rsidP="00364B53">
      <w:pPr>
        <w:jc w:val="center"/>
        <w:rPr>
          <w:rFonts w:eastAsia="Arial" w:cs="Arial"/>
          <w:b/>
          <w:sz w:val="20"/>
          <w:szCs w:val="20"/>
        </w:rPr>
      </w:pPr>
      <w:r w:rsidRPr="00364B53">
        <w:rPr>
          <w:rFonts w:eastAsia="Arial" w:cs="Arial"/>
          <w:b/>
          <w:sz w:val="20"/>
          <w:szCs w:val="20"/>
        </w:rPr>
        <w:t>TEHNIČNA SPECIFIKACIJA</w:t>
      </w:r>
      <w:r w:rsidR="00706D34" w:rsidRPr="00364B53">
        <w:rPr>
          <w:rFonts w:eastAsia="Arial" w:cs="Arial"/>
          <w:b/>
          <w:sz w:val="20"/>
          <w:szCs w:val="20"/>
        </w:rPr>
        <w:t xml:space="preserve"> </w:t>
      </w:r>
      <w:r w:rsidR="00706D34" w:rsidRPr="00F340A7">
        <w:rPr>
          <w:rFonts w:eastAsia="Arial" w:cs="Arial"/>
          <w:b/>
          <w:sz w:val="20"/>
          <w:szCs w:val="20"/>
        </w:rPr>
        <w:t>PREDMETA JAVNEGA NAROČILA</w:t>
      </w:r>
    </w:p>
    <w:p w14:paraId="0C6AB0C7" w14:textId="7E91E529" w:rsidR="00C23369" w:rsidRPr="00364B53" w:rsidRDefault="00C23369" w:rsidP="00364B53">
      <w:pPr>
        <w:jc w:val="center"/>
        <w:rPr>
          <w:rFonts w:eastAsia="Arial" w:cs="Arial"/>
          <w:b/>
          <w:sz w:val="20"/>
          <w:szCs w:val="20"/>
        </w:rPr>
      </w:pPr>
    </w:p>
    <w:p w14:paraId="46C8C42C" w14:textId="67AF9765" w:rsidR="0033370E" w:rsidRPr="00F340A7" w:rsidRDefault="0033370E" w:rsidP="00364B53">
      <w:pPr>
        <w:spacing w:before="100" w:beforeAutospacing="1" w:after="100" w:afterAutospacing="1"/>
        <w:outlineLvl w:val="2"/>
        <w:rPr>
          <w:rFonts w:cs="Arial"/>
          <w:b/>
          <w:bCs/>
          <w:sz w:val="20"/>
          <w:szCs w:val="20"/>
        </w:rPr>
      </w:pPr>
      <w:r w:rsidRPr="00F340A7">
        <w:rPr>
          <w:rFonts w:cs="Arial"/>
          <w:b/>
          <w:bCs/>
          <w:sz w:val="20"/>
          <w:szCs w:val="20"/>
        </w:rPr>
        <w:t xml:space="preserve">1. </w:t>
      </w:r>
      <w:r w:rsidR="00B64AC3" w:rsidRPr="00F340A7">
        <w:rPr>
          <w:rFonts w:cs="Arial"/>
          <w:b/>
          <w:bCs/>
          <w:sz w:val="20"/>
          <w:szCs w:val="20"/>
        </w:rPr>
        <w:t xml:space="preserve">Informacija o raziskavi </w:t>
      </w:r>
    </w:p>
    <w:p w14:paraId="451D6CD5" w14:textId="77777777" w:rsidR="00395AA9" w:rsidRPr="00364B53" w:rsidRDefault="00395AA9" w:rsidP="00364B53">
      <w:pPr>
        <w:spacing w:before="100" w:beforeAutospacing="1" w:after="100" w:afterAutospacing="1"/>
        <w:jc w:val="both"/>
        <w:outlineLvl w:val="0"/>
        <w:rPr>
          <w:rFonts w:cs="Arial"/>
          <w:sz w:val="20"/>
          <w:szCs w:val="20"/>
        </w:rPr>
      </w:pPr>
      <w:r w:rsidRPr="00364B53">
        <w:rPr>
          <w:rFonts w:cs="Arial"/>
          <w:sz w:val="20"/>
          <w:szCs w:val="20"/>
        </w:rPr>
        <w:t>Raziskava PIAAC je obsežna mednarodna raziskava Organizacije za gospodarsko sodelovanje in razvoj (OECD), katere namen je merjenje in primerjalna analiza ključnih spretnosti odraslega prebivalstva, ki so pomembne za delovanje posameznikov in družbe v sodobnem gospodarstvu ter družbi znanja. Raziskava meri predvsem besedilne in matematične spretnosti ter spretnosti prilagodljivega reševanja problemov, poleg tega pa zbira tudi podatke o socialnih, ekonomskih in izobraževalnih značilnostih posameznikov, uporabi spretnosti v vsakdanjem življenju in na delovnem mestu ter o drugih dejavnikih, ki vplivajo na razvoj in uporabo spretnosti v odraslosti.</w:t>
      </w:r>
    </w:p>
    <w:p w14:paraId="31C5837F" w14:textId="39930C84" w:rsidR="00395AA9" w:rsidRPr="00364B53" w:rsidRDefault="00395AA9" w:rsidP="00364B53">
      <w:pPr>
        <w:spacing w:before="100" w:beforeAutospacing="1" w:after="100" w:afterAutospacing="1"/>
        <w:jc w:val="both"/>
        <w:outlineLvl w:val="0"/>
        <w:rPr>
          <w:rFonts w:cs="Arial"/>
          <w:sz w:val="20"/>
          <w:szCs w:val="20"/>
        </w:rPr>
      </w:pPr>
      <w:r w:rsidRPr="00364B53">
        <w:rPr>
          <w:rFonts w:cs="Arial"/>
          <w:sz w:val="20"/>
          <w:szCs w:val="20"/>
        </w:rPr>
        <w:t xml:space="preserve">Raziskava PIAAC je ena največjih in metodološko najzahtevnejših mednarodnih raziskav na področju izobraževanja odraslih. Izvaja se na velikem verjetnostnem vzorcu odraslih oseb, starih od 16 do 65 let, ki živijo v zasebnih gospodinjstvih. Posebnost raziskave je, da poleg </w:t>
      </w:r>
      <w:r w:rsidR="00CB5A04">
        <w:rPr>
          <w:rFonts w:cs="Arial"/>
          <w:sz w:val="20"/>
          <w:szCs w:val="20"/>
        </w:rPr>
        <w:t>uvodn</w:t>
      </w:r>
      <w:r w:rsidRPr="00364B53">
        <w:rPr>
          <w:rFonts w:cs="Arial"/>
          <w:sz w:val="20"/>
          <w:szCs w:val="20"/>
        </w:rPr>
        <w:t xml:space="preserve">ega intervjuja vključuje tudi standardizirano testiranje spretnosti, ki poteka v kontroliranih pogojih in po vnaprej določenih postopkih. Zbiranje podatkov je računalniško podprto in se izvaja z </w:t>
      </w:r>
      <w:r w:rsidRPr="00C23ED0">
        <w:rPr>
          <w:rFonts w:cs="Arial"/>
          <w:sz w:val="20"/>
          <w:szCs w:val="20"/>
        </w:rPr>
        <w:t xml:space="preserve">uporabo </w:t>
      </w:r>
      <w:r w:rsidR="00CB5A04" w:rsidRPr="00C23ED0">
        <w:rPr>
          <w:rFonts w:cs="Arial"/>
          <w:sz w:val="20"/>
          <w:szCs w:val="20"/>
        </w:rPr>
        <w:t>tablic</w:t>
      </w:r>
      <w:r w:rsidRPr="00C23ED0">
        <w:rPr>
          <w:rFonts w:cs="Arial"/>
          <w:sz w:val="20"/>
          <w:szCs w:val="20"/>
        </w:rPr>
        <w:t>.</w:t>
      </w:r>
    </w:p>
    <w:p w14:paraId="54879A06" w14:textId="1D561961" w:rsidR="00395AA9" w:rsidRPr="00364B53" w:rsidRDefault="00395AA9" w:rsidP="00364B53">
      <w:pPr>
        <w:spacing w:before="100" w:beforeAutospacing="1" w:after="100" w:afterAutospacing="1"/>
        <w:jc w:val="both"/>
        <w:outlineLvl w:val="0"/>
        <w:rPr>
          <w:rFonts w:cs="Arial"/>
          <w:sz w:val="20"/>
          <w:szCs w:val="20"/>
        </w:rPr>
      </w:pPr>
      <w:r w:rsidRPr="00364B53">
        <w:rPr>
          <w:rFonts w:cs="Arial"/>
          <w:sz w:val="20"/>
          <w:szCs w:val="20"/>
        </w:rPr>
        <w:t>Rezultati raziskave omogočajo mednarodno primerjavo ravni spretnosti odraslih med državami OECD in EU ter spremljanje sprememb v spretnostih skozi čas, kar predstavlja pomembno podlago za oblikovanje izobraževalnih, zaposlitvenih in socialnih politik. Zaradi metodološke zahtevnosti in potrebe po zagotavljanju visoke kakovosti podatkov</w:t>
      </w:r>
      <w:r w:rsidR="00CC52F8">
        <w:rPr>
          <w:rFonts w:cs="Arial"/>
          <w:sz w:val="20"/>
          <w:szCs w:val="20"/>
        </w:rPr>
        <w:t>,</w:t>
      </w:r>
      <w:r w:rsidRPr="00364B53">
        <w:rPr>
          <w:rFonts w:cs="Arial"/>
          <w:sz w:val="20"/>
          <w:szCs w:val="20"/>
        </w:rPr>
        <w:t xml:space="preserve"> mora biti terensko zbiranje podatkov izvedeno strogo v skladu z mednarodnimi metodološkimi standardi in tehničnimi smernicami raziskave PIAAC, k</w:t>
      </w:r>
      <w:r w:rsidR="00CB5A04">
        <w:rPr>
          <w:rFonts w:cs="Arial"/>
          <w:sz w:val="20"/>
          <w:szCs w:val="20"/>
        </w:rPr>
        <w:t>ot</w:t>
      </w:r>
      <w:r w:rsidRPr="00364B53">
        <w:rPr>
          <w:rFonts w:cs="Arial"/>
          <w:sz w:val="20"/>
          <w:szCs w:val="20"/>
        </w:rPr>
        <w:t xml:space="preserve"> jih določa OECD.</w:t>
      </w:r>
    </w:p>
    <w:p w14:paraId="4EFC84A4" w14:textId="235379B2" w:rsidR="00B64AC3" w:rsidRDefault="00B64AC3" w:rsidP="00B64AC3">
      <w:pPr>
        <w:spacing w:before="100" w:beforeAutospacing="1" w:after="100" w:afterAutospacing="1"/>
        <w:outlineLvl w:val="2"/>
        <w:rPr>
          <w:rFonts w:cs="Arial"/>
          <w:b/>
          <w:bCs/>
          <w:sz w:val="20"/>
          <w:szCs w:val="20"/>
        </w:rPr>
      </w:pPr>
      <w:r>
        <w:rPr>
          <w:rFonts w:cs="Arial"/>
          <w:b/>
          <w:bCs/>
          <w:sz w:val="20"/>
          <w:szCs w:val="20"/>
        </w:rPr>
        <w:t xml:space="preserve">2. </w:t>
      </w:r>
      <w:r w:rsidRPr="0033370E">
        <w:rPr>
          <w:rFonts w:cs="Arial"/>
          <w:b/>
          <w:bCs/>
          <w:sz w:val="20"/>
          <w:szCs w:val="20"/>
        </w:rPr>
        <w:t>Predmet javnega naročila</w:t>
      </w:r>
    </w:p>
    <w:p w14:paraId="086B5CE6" w14:textId="3D50A503" w:rsidR="00B64AC3" w:rsidRDefault="00B64AC3" w:rsidP="00B64AC3">
      <w:pPr>
        <w:spacing w:before="100" w:beforeAutospacing="1" w:after="100" w:afterAutospacing="1"/>
        <w:jc w:val="both"/>
        <w:outlineLvl w:val="0"/>
        <w:rPr>
          <w:rFonts w:cs="Arial"/>
          <w:sz w:val="20"/>
          <w:szCs w:val="20"/>
        </w:rPr>
      </w:pPr>
      <w:r w:rsidRPr="00364B53">
        <w:rPr>
          <w:rFonts w:cs="Arial"/>
          <w:sz w:val="20"/>
          <w:szCs w:val="20"/>
        </w:rPr>
        <w:t xml:space="preserve">Predmet javnega naročila je izvedba terenskega zbiranja podatkov v okviru mednarodne raziskave Ocenjevanje spretnosti </w:t>
      </w:r>
      <w:r w:rsidRPr="00CB5A04">
        <w:rPr>
          <w:rFonts w:cs="Arial"/>
          <w:sz w:val="20"/>
          <w:szCs w:val="20"/>
        </w:rPr>
        <w:t>odraslih PIAAC</w:t>
      </w:r>
      <w:r w:rsidR="00CB5A04" w:rsidRPr="00CB5A04">
        <w:rPr>
          <w:rFonts w:cs="Arial"/>
          <w:sz w:val="20"/>
          <w:szCs w:val="20"/>
        </w:rPr>
        <w:t xml:space="preserve"> 2</w:t>
      </w:r>
      <w:r w:rsidRPr="00CB5A04">
        <w:rPr>
          <w:rFonts w:cs="Arial"/>
          <w:sz w:val="20"/>
          <w:szCs w:val="20"/>
        </w:rPr>
        <w:t xml:space="preserve"> (PIAAC – </w:t>
      </w:r>
      <w:proofErr w:type="spellStart"/>
      <w:r w:rsidRPr="00CB5A04">
        <w:rPr>
          <w:rFonts w:cs="Arial"/>
          <w:sz w:val="20"/>
          <w:szCs w:val="20"/>
        </w:rPr>
        <w:t>Programme</w:t>
      </w:r>
      <w:proofErr w:type="spellEnd"/>
      <w:r w:rsidRPr="00CB5A04">
        <w:rPr>
          <w:rFonts w:cs="Arial"/>
          <w:sz w:val="20"/>
          <w:szCs w:val="20"/>
        </w:rPr>
        <w:t xml:space="preserve"> </w:t>
      </w:r>
      <w:proofErr w:type="spellStart"/>
      <w:r w:rsidRPr="00CB5A04">
        <w:rPr>
          <w:rFonts w:cs="Arial"/>
          <w:sz w:val="20"/>
          <w:szCs w:val="20"/>
        </w:rPr>
        <w:t>for</w:t>
      </w:r>
      <w:proofErr w:type="spellEnd"/>
      <w:r w:rsidRPr="00CB5A04">
        <w:rPr>
          <w:rFonts w:cs="Arial"/>
          <w:sz w:val="20"/>
          <w:szCs w:val="20"/>
        </w:rPr>
        <w:t xml:space="preserve"> </w:t>
      </w:r>
      <w:proofErr w:type="spellStart"/>
      <w:r w:rsidRPr="00CB5A04">
        <w:rPr>
          <w:rFonts w:cs="Arial"/>
          <w:sz w:val="20"/>
          <w:szCs w:val="20"/>
        </w:rPr>
        <w:t>the</w:t>
      </w:r>
      <w:proofErr w:type="spellEnd"/>
      <w:r w:rsidRPr="00CB5A04">
        <w:rPr>
          <w:rFonts w:cs="Arial"/>
          <w:sz w:val="20"/>
          <w:szCs w:val="20"/>
        </w:rPr>
        <w:t xml:space="preserve"> </w:t>
      </w:r>
      <w:proofErr w:type="spellStart"/>
      <w:r w:rsidRPr="00CB5A04">
        <w:rPr>
          <w:rFonts w:cs="Arial"/>
          <w:sz w:val="20"/>
          <w:szCs w:val="20"/>
        </w:rPr>
        <w:t>International</w:t>
      </w:r>
      <w:proofErr w:type="spellEnd"/>
      <w:r w:rsidRPr="00CB5A04">
        <w:rPr>
          <w:rFonts w:cs="Arial"/>
          <w:sz w:val="20"/>
          <w:szCs w:val="20"/>
        </w:rPr>
        <w:t xml:space="preserve"> </w:t>
      </w:r>
      <w:proofErr w:type="spellStart"/>
      <w:r w:rsidRPr="00CB5A04">
        <w:rPr>
          <w:rFonts w:cs="Arial"/>
          <w:sz w:val="20"/>
          <w:szCs w:val="20"/>
        </w:rPr>
        <w:t>Assessment</w:t>
      </w:r>
      <w:proofErr w:type="spellEnd"/>
      <w:r w:rsidRPr="00CB5A04">
        <w:rPr>
          <w:rFonts w:cs="Arial"/>
          <w:sz w:val="20"/>
          <w:szCs w:val="20"/>
        </w:rPr>
        <w:t xml:space="preserve"> </w:t>
      </w:r>
      <w:proofErr w:type="spellStart"/>
      <w:r w:rsidRPr="00CB5A04">
        <w:rPr>
          <w:rFonts w:cs="Arial"/>
          <w:sz w:val="20"/>
          <w:szCs w:val="20"/>
        </w:rPr>
        <w:t>of</w:t>
      </w:r>
      <w:proofErr w:type="spellEnd"/>
      <w:r w:rsidRPr="00CB5A04">
        <w:rPr>
          <w:rFonts w:cs="Arial"/>
          <w:sz w:val="20"/>
          <w:szCs w:val="20"/>
        </w:rPr>
        <w:t xml:space="preserve"> </w:t>
      </w:r>
      <w:proofErr w:type="spellStart"/>
      <w:r w:rsidRPr="00CB5A04">
        <w:rPr>
          <w:rFonts w:cs="Arial"/>
          <w:sz w:val="20"/>
          <w:szCs w:val="20"/>
        </w:rPr>
        <w:t>Adult</w:t>
      </w:r>
      <w:proofErr w:type="spellEnd"/>
      <w:r w:rsidRPr="00CB5A04">
        <w:rPr>
          <w:rFonts w:cs="Arial"/>
          <w:sz w:val="20"/>
          <w:szCs w:val="20"/>
        </w:rPr>
        <w:t xml:space="preserve"> </w:t>
      </w:r>
      <w:proofErr w:type="spellStart"/>
      <w:r w:rsidRPr="00CB5A04">
        <w:rPr>
          <w:rFonts w:cs="Arial"/>
          <w:sz w:val="20"/>
          <w:szCs w:val="20"/>
        </w:rPr>
        <w:t>Competences</w:t>
      </w:r>
      <w:proofErr w:type="spellEnd"/>
      <w:r w:rsidRPr="00CB5A04">
        <w:rPr>
          <w:rFonts w:cs="Arial"/>
          <w:sz w:val="20"/>
          <w:szCs w:val="20"/>
        </w:rPr>
        <w:t xml:space="preserve">) za potrebe naročnika v obdobju od podpisa pogodbe do 31.12.2028, ki vključuje izvedbo pilotne in glavne raziskave </w:t>
      </w:r>
      <w:r w:rsidR="00CB5A04" w:rsidRPr="00CB5A04">
        <w:rPr>
          <w:rFonts w:cs="Arial"/>
          <w:sz w:val="20"/>
          <w:szCs w:val="20"/>
        </w:rPr>
        <w:t>na domovih</w:t>
      </w:r>
      <w:r w:rsidRPr="00CB5A04">
        <w:rPr>
          <w:rFonts w:cs="Arial"/>
          <w:sz w:val="20"/>
          <w:szCs w:val="20"/>
        </w:rPr>
        <w:t xml:space="preserve"> na</w:t>
      </w:r>
      <w:r w:rsidRPr="00364B53">
        <w:rPr>
          <w:rFonts w:cs="Arial"/>
          <w:sz w:val="20"/>
          <w:szCs w:val="20"/>
        </w:rPr>
        <w:t xml:space="preserve"> območju Republike Slovenije.</w:t>
      </w:r>
      <w:r w:rsidRPr="00B64AC3">
        <w:rPr>
          <w:rFonts w:cs="Arial"/>
          <w:sz w:val="20"/>
          <w:szCs w:val="20"/>
        </w:rPr>
        <w:t xml:space="preserve"> </w:t>
      </w:r>
    </w:p>
    <w:p w14:paraId="6DADD2CD" w14:textId="1219E9F1" w:rsidR="00B64AC3" w:rsidRDefault="00B64AC3" w:rsidP="00B64AC3">
      <w:pPr>
        <w:spacing w:before="100" w:beforeAutospacing="1" w:after="100" w:afterAutospacing="1"/>
        <w:jc w:val="both"/>
        <w:outlineLvl w:val="0"/>
        <w:rPr>
          <w:rFonts w:cs="Arial"/>
          <w:sz w:val="20"/>
          <w:szCs w:val="20"/>
        </w:rPr>
      </w:pPr>
      <w:r w:rsidRPr="00364B53">
        <w:rPr>
          <w:rFonts w:cs="Arial"/>
          <w:sz w:val="20"/>
          <w:szCs w:val="20"/>
        </w:rPr>
        <w:t>Namen javnega naročila je zato zagotoviti strokovno</w:t>
      </w:r>
      <w:r w:rsidR="00CB5A04">
        <w:rPr>
          <w:rFonts w:cs="Arial"/>
          <w:sz w:val="20"/>
          <w:szCs w:val="20"/>
        </w:rPr>
        <w:t xml:space="preserve"> in </w:t>
      </w:r>
      <w:r w:rsidRPr="00364B53">
        <w:rPr>
          <w:rFonts w:cs="Arial"/>
          <w:sz w:val="20"/>
          <w:szCs w:val="20"/>
        </w:rPr>
        <w:t>organizacijsko izvedbo terenskega zbiranja podatkov</w:t>
      </w:r>
      <w:r w:rsidR="00CB5A04">
        <w:rPr>
          <w:rFonts w:cs="Arial"/>
          <w:sz w:val="20"/>
          <w:szCs w:val="20"/>
        </w:rPr>
        <w:t xml:space="preserve"> v skladu s predpisano metodologijo. To</w:t>
      </w:r>
      <w:r w:rsidRPr="00364B53">
        <w:rPr>
          <w:rFonts w:cs="Arial"/>
          <w:sz w:val="20"/>
          <w:szCs w:val="20"/>
        </w:rPr>
        <w:t xml:space="preserve"> vključuje </w:t>
      </w:r>
      <w:r>
        <w:rPr>
          <w:rFonts w:cs="Arial"/>
          <w:sz w:val="20"/>
          <w:szCs w:val="20"/>
        </w:rPr>
        <w:t>i</w:t>
      </w:r>
      <w:r w:rsidRPr="00B64AC3">
        <w:rPr>
          <w:rFonts w:cs="Arial"/>
          <w:sz w:val="20"/>
          <w:szCs w:val="20"/>
        </w:rPr>
        <w:t xml:space="preserve">zbor strokovno vrhunsko podkovanega izvajalca terenskega dela raziskave, </w:t>
      </w:r>
      <w:r w:rsidRPr="00364B53">
        <w:rPr>
          <w:rFonts w:cs="Arial"/>
          <w:sz w:val="20"/>
          <w:szCs w:val="20"/>
        </w:rPr>
        <w:t xml:space="preserve">usposabljanje anketarjev, organizacijo terenskega dela, izvedbo intervjujev in kognitivnega testiranja ter zagotavljanje stalnega nadzora kakovosti zbiranja podatkov. Izvedba mora biti takšna, da omogoča visoko stopnjo odzivnosti </w:t>
      </w:r>
      <w:r w:rsidR="00A10497">
        <w:rPr>
          <w:rFonts w:cs="Arial"/>
          <w:sz w:val="20"/>
          <w:szCs w:val="20"/>
        </w:rPr>
        <w:t>respondentov</w:t>
      </w:r>
      <w:r w:rsidRPr="00364B53">
        <w:rPr>
          <w:rFonts w:cs="Arial"/>
          <w:sz w:val="20"/>
          <w:szCs w:val="20"/>
        </w:rPr>
        <w:t>, dosledno spoštovanje standardiziranih postopkov ter pridobitev zanesljivih in mednarodno primerljivih podatkov</w:t>
      </w:r>
      <w:r w:rsidR="00CB5A04">
        <w:rPr>
          <w:rFonts w:cs="Arial"/>
          <w:sz w:val="20"/>
          <w:szCs w:val="20"/>
        </w:rPr>
        <w:t>.</w:t>
      </w:r>
      <w:r w:rsidRPr="00364B53">
        <w:rPr>
          <w:rFonts w:cs="Arial"/>
          <w:sz w:val="20"/>
          <w:szCs w:val="20"/>
        </w:rPr>
        <w:t xml:space="preserve"> </w:t>
      </w:r>
    </w:p>
    <w:p w14:paraId="5F95E6B7" w14:textId="78AD3AC8" w:rsidR="0033370E" w:rsidRPr="0033370E" w:rsidRDefault="00B64AC3" w:rsidP="00364B53">
      <w:pPr>
        <w:spacing w:before="100" w:beforeAutospacing="1" w:after="100" w:afterAutospacing="1"/>
        <w:outlineLvl w:val="0"/>
        <w:rPr>
          <w:rFonts w:cs="Arial"/>
          <w:b/>
          <w:bCs/>
          <w:kern w:val="36"/>
          <w:sz w:val="20"/>
          <w:szCs w:val="20"/>
        </w:rPr>
      </w:pPr>
      <w:r>
        <w:rPr>
          <w:rFonts w:cs="Arial"/>
          <w:b/>
          <w:bCs/>
          <w:kern w:val="36"/>
          <w:sz w:val="20"/>
          <w:szCs w:val="20"/>
        </w:rPr>
        <w:t>3</w:t>
      </w:r>
      <w:r w:rsidR="0033370E" w:rsidRPr="0033370E">
        <w:rPr>
          <w:rFonts w:cs="Arial"/>
          <w:b/>
          <w:bCs/>
          <w:kern w:val="36"/>
          <w:sz w:val="20"/>
          <w:szCs w:val="20"/>
        </w:rPr>
        <w:t xml:space="preserve">. Način izvedbe </w:t>
      </w:r>
      <w:r w:rsidR="00381AE2" w:rsidRPr="00F340A7">
        <w:rPr>
          <w:rFonts w:cs="Arial"/>
          <w:b/>
          <w:bCs/>
          <w:kern w:val="36"/>
          <w:sz w:val="20"/>
          <w:szCs w:val="20"/>
        </w:rPr>
        <w:t xml:space="preserve">terenskega dela </w:t>
      </w:r>
      <w:r w:rsidR="0033370E" w:rsidRPr="0033370E">
        <w:rPr>
          <w:rFonts w:cs="Arial"/>
          <w:b/>
          <w:bCs/>
          <w:kern w:val="36"/>
          <w:sz w:val="20"/>
          <w:szCs w:val="20"/>
        </w:rPr>
        <w:t>raziskave</w:t>
      </w:r>
    </w:p>
    <w:p w14:paraId="7F51C743" w14:textId="550E1086" w:rsidR="00E333F4" w:rsidRPr="00364B53" w:rsidRDefault="00E333F4" w:rsidP="00364B53">
      <w:pPr>
        <w:pStyle w:val="Navadensplet"/>
        <w:jc w:val="both"/>
        <w:rPr>
          <w:rFonts w:ascii="Arial" w:hAnsi="Arial" w:cs="Arial"/>
          <w:sz w:val="20"/>
          <w:szCs w:val="20"/>
        </w:rPr>
      </w:pPr>
      <w:r w:rsidRPr="00364B53">
        <w:rPr>
          <w:rFonts w:ascii="Arial" w:hAnsi="Arial" w:cs="Arial"/>
          <w:sz w:val="20"/>
          <w:szCs w:val="20"/>
        </w:rPr>
        <w:t xml:space="preserve">Zbiranje podatkov v raziskavi PIAAC se izvaja z </w:t>
      </w:r>
      <w:r w:rsidRPr="00364B53">
        <w:rPr>
          <w:rStyle w:val="Krepko"/>
          <w:rFonts w:ascii="Arial" w:hAnsi="Arial" w:cs="Arial"/>
          <w:b w:val="0"/>
          <w:bCs w:val="0"/>
          <w:sz w:val="20"/>
          <w:szCs w:val="20"/>
        </w:rPr>
        <w:t xml:space="preserve">osebnim obiskom anketarja na domu izbranega </w:t>
      </w:r>
      <w:r w:rsidR="00A10497">
        <w:rPr>
          <w:rStyle w:val="Krepko"/>
          <w:rFonts w:ascii="Arial" w:hAnsi="Arial" w:cs="Arial"/>
          <w:b w:val="0"/>
          <w:bCs w:val="0"/>
          <w:sz w:val="20"/>
          <w:szCs w:val="20"/>
        </w:rPr>
        <w:t>respondenta</w:t>
      </w:r>
      <w:r w:rsidRPr="00364B53">
        <w:rPr>
          <w:rFonts w:ascii="Arial" w:hAnsi="Arial" w:cs="Arial"/>
          <w:sz w:val="20"/>
          <w:szCs w:val="20"/>
        </w:rPr>
        <w:t xml:space="preserve"> in vključuje dve vsebinski komponenti: </w:t>
      </w:r>
      <w:r w:rsidR="00CB5A04">
        <w:rPr>
          <w:rStyle w:val="Krepko"/>
          <w:rFonts w:ascii="Arial" w:hAnsi="Arial" w:cs="Arial"/>
          <w:b w:val="0"/>
          <w:bCs w:val="0"/>
          <w:sz w:val="20"/>
          <w:szCs w:val="20"/>
        </w:rPr>
        <w:t>uvodni</w:t>
      </w:r>
      <w:r w:rsidRPr="00364B53">
        <w:rPr>
          <w:rStyle w:val="Krepko"/>
          <w:rFonts w:ascii="Arial" w:hAnsi="Arial" w:cs="Arial"/>
          <w:b w:val="0"/>
          <w:bCs w:val="0"/>
          <w:sz w:val="20"/>
          <w:szCs w:val="20"/>
        </w:rPr>
        <w:t xml:space="preserve"> intervju</w:t>
      </w:r>
      <w:r w:rsidRPr="00364B53">
        <w:rPr>
          <w:rFonts w:ascii="Arial" w:hAnsi="Arial" w:cs="Arial"/>
          <w:sz w:val="20"/>
          <w:szCs w:val="20"/>
        </w:rPr>
        <w:t xml:space="preserve"> ter </w:t>
      </w:r>
      <w:r w:rsidRPr="00364B53">
        <w:rPr>
          <w:rStyle w:val="Krepko"/>
          <w:rFonts w:ascii="Arial" w:hAnsi="Arial" w:cs="Arial"/>
          <w:b w:val="0"/>
          <w:bCs w:val="0"/>
          <w:sz w:val="20"/>
          <w:szCs w:val="20"/>
        </w:rPr>
        <w:t>standardizirano kognitivno</w:t>
      </w:r>
      <w:r w:rsidRPr="00364B53">
        <w:rPr>
          <w:rStyle w:val="Krepko"/>
          <w:rFonts w:ascii="Arial" w:hAnsi="Arial" w:cs="Arial"/>
          <w:sz w:val="20"/>
          <w:szCs w:val="20"/>
        </w:rPr>
        <w:t xml:space="preserve"> </w:t>
      </w:r>
      <w:r w:rsidRPr="00364B53">
        <w:rPr>
          <w:rStyle w:val="Krepko"/>
          <w:rFonts w:ascii="Arial" w:hAnsi="Arial" w:cs="Arial"/>
          <w:b w:val="0"/>
          <w:bCs w:val="0"/>
          <w:sz w:val="20"/>
          <w:szCs w:val="20"/>
        </w:rPr>
        <w:t>testiranje spretnosti</w:t>
      </w:r>
      <w:r w:rsidRPr="00364B53">
        <w:rPr>
          <w:rFonts w:ascii="Arial" w:hAnsi="Arial" w:cs="Arial"/>
          <w:b/>
          <w:bCs/>
          <w:sz w:val="20"/>
          <w:szCs w:val="20"/>
        </w:rPr>
        <w:t>.</w:t>
      </w:r>
      <w:r w:rsidRPr="00364B53">
        <w:rPr>
          <w:rFonts w:ascii="Arial" w:hAnsi="Arial" w:cs="Arial"/>
          <w:sz w:val="20"/>
          <w:szCs w:val="20"/>
        </w:rPr>
        <w:t xml:space="preserve"> Obe komponenti </w:t>
      </w:r>
      <w:r w:rsidR="00CB5A04">
        <w:rPr>
          <w:rFonts w:ascii="Arial" w:hAnsi="Arial" w:cs="Arial"/>
          <w:sz w:val="20"/>
          <w:szCs w:val="20"/>
        </w:rPr>
        <w:t xml:space="preserve">praviloma </w:t>
      </w:r>
      <w:r w:rsidRPr="00364B53">
        <w:rPr>
          <w:rFonts w:ascii="Arial" w:hAnsi="Arial" w:cs="Arial"/>
          <w:sz w:val="20"/>
          <w:szCs w:val="20"/>
        </w:rPr>
        <w:t xml:space="preserve">potekata v enem obisku anketarja pri </w:t>
      </w:r>
      <w:r w:rsidR="00A10497">
        <w:rPr>
          <w:rFonts w:ascii="Arial" w:hAnsi="Arial" w:cs="Arial"/>
          <w:sz w:val="20"/>
          <w:szCs w:val="20"/>
        </w:rPr>
        <w:t>respondentu</w:t>
      </w:r>
      <w:r w:rsidRPr="00364B53">
        <w:rPr>
          <w:rFonts w:ascii="Arial" w:hAnsi="Arial" w:cs="Arial"/>
          <w:sz w:val="20"/>
          <w:szCs w:val="20"/>
        </w:rPr>
        <w:t xml:space="preserve"> in sta izvedeni s pomočjo </w:t>
      </w:r>
      <w:r w:rsidRPr="00364B53">
        <w:rPr>
          <w:rStyle w:val="Krepko"/>
          <w:rFonts w:ascii="Arial" w:hAnsi="Arial" w:cs="Arial"/>
          <w:b w:val="0"/>
          <w:bCs w:val="0"/>
          <w:sz w:val="20"/>
          <w:szCs w:val="20"/>
        </w:rPr>
        <w:t xml:space="preserve">računalniško podprtega anketiranja </w:t>
      </w:r>
      <w:r w:rsidR="00CB5A04">
        <w:rPr>
          <w:rFonts w:ascii="Arial" w:hAnsi="Arial" w:cs="Arial"/>
          <w:sz w:val="20"/>
          <w:szCs w:val="20"/>
        </w:rPr>
        <w:t>na tablicah</w:t>
      </w:r>
      <w:r w:rsidRPr="00364B53">
        <w:rPr>
          <w:rFonts w:ascii="Arial" w:hAnsi="Arial" w:cs="Arial"/>
          <w:sz w:val="20"/>
          <w:szCs w:val="20"/>
        </w:rPr>
        <w:t>.</w:t>
      </w:r>
    </w:p>
    <w:p w14:paraId="3D338785" w14:textId="2BE70589" w:rsidR="006F65A7" w:rsidRPr="00364B53" w:rsidRDefault="006F65A7" w:rsidP="00364B53">
      <w:pPr>
        <w:pStyle w:val="Navadensplet"/>
        <w:jc w:val="both"/>
        <w:rPr>
          <w:rFonts w:ascii="Arial" w:hAnsi="Arial" w:cs="Arial"/>
          <w:sz w:val="20"/>
          <w:szCs w:val="20"/>
        </w:rPr>
      </w:pPr>
      <w:r w:rsidRPr="00364B53">
        <w:rPr>
          <w:rFonts w:ascii="Arial" w:hAnsi="Arial" w:cs="Arial"/>
          <w:sz w:val="20"/>
          <w:szCs w:val="20"/>
        </w:rPr>
        <w:t xml:space="preserve">Predvideno trajanje celotnega obiska anketarja pri posameznem </w:t>
      </w:r>
      <w:r w:rsidR="00A10497">
        <w:rPr>
          <w:rFonts w:ascii="Arial" w:hAnsi="Arial" w:cs="Arial"/>
          <w:sz w:val="20"/>
          <w:szCs w:val="20"/>
        </w:rPr>
        <w:t>respondentu</w:t>
      </w:r>
      <w:r w:rsidRPr="00364B53">
        <w:rPr>
          <w:rFonts w:ascii="Arial" w:hAnsi="Arial" w:cs="Arial"/>
          <w:sz w:val="20"/>
          <w:szCs w:val="20"/>
        </w:rPr>
        <w:t xml:space="preserve">, ki vključuje izvedbo </w:t>
      </w:r>
      <w:r w:rsidR="00CB5A04">
        <w:rPr>
          <w:rFonts w:ascii="Arial" w:hAnsi="Arial" w:cs="Arial"/>
          <w:sz w:val="20"/>
          <w:szCs w:val="20"/>
        </w:rPr>
        <w:t xml:space="preserve">uvodnega </w:t>
      </w:r>
      <w:r w:rsidRPr="00364B53">
        <w:rPr>
          <w:rFonts w:ascii="Arial" w:hAnsi="Arial" w:cs="Arial"/>
          <w:sz w:val="20"/>
          <w:szCs w:val="20"/>
        </w:rPr>
        <w:t xml:space="preserve">intervjuja in kognitivnega testiranja, je praviloma </w:t>
      </w:r>
      <w:r w:rsidRPr="00364B53">
        <w:rPr>
          <w:rStyle w:val="Krepko"/>
          <w:rFonts w:ascii="Arial" w:hAnsi="Arial" w:cs="Arial"/>
          <w:b w:val="0"/>
          <w:bCs w:val="0"/>
          <w:sz w:val="20"/>
          <w:szCs w:val="20"/>
        </w:rPr>
        <w:t>90 do 120 minut</w:t>
      </w:r>
      <w:r w:rsidRPr="00364B53">
        <w:rPr>
          <w:rFonts w:ascii="Arial" w:hAnsi="Arial" w:cs="Arial"/>
          <w:sz w:val="20"/>
          <w:szCs w:val="20"/>
        </w:rPr>
        <w:t xml:space="preserve">, odvisno od poteka testiranja in odgovorov </w:t>
      </w:r>
      <w:r w:rsidR="00A10497">
        <w:rPr>
          <w:rFonts w:ascii="Arial" w:hAnsi="Arial" w:cs="Arial"/>
          <w:sz w:val="20"/>
          <w:szCs w:val="20"/>
        </w:rPr>
        <w:t>respondenta</w:t>
      </w:r>
      <w:r w:rsidRPr="00364B53">
        <w:rPr>
          <w:rFonts w:ascii="Arial" w:hAnsi="Arial" w:cs="Arial"/>
          <w:sz w:val="20"/>
          <w:szCs w:val="20"/>
        </w:rPr>
        <w:t>.</w:t>
      </w:r>
    </w:p>
    <w:p w14:paraId="7F56420F" w14:textId="39339549" w:rsidR="00E333F4" w:rsidRPr="00364B53" w:rsidRDefault="00E333F4" w:rsidP="00364B53">
      <w:pPr>
        <w:pStyle w:val="Navadensplet"/>
        <w:jc w:val="both"/>
        <w:rPr>
          <w:rFonts w:ascii="Arial" w:hAnsi="Arial" w:cs="Arial"/>
          <w:sz w:val="20"/>
          <w:szCs w:val="20"/>
        </w:rPr>
      </w:pPr>
      <w:r w:rsidRPr="00364B53">
        <w:rPr>
          <w:rFonts w:ascii="Arial" w:hAnsi="Arial" w:cs="Arial"/>
          <w:sz w:val="20"/>
          <w:szCs w:val="20"/>
        </w:rPr>
        <w:t xml:space="preserve">Terensko zbiranje podatkov </w:t>
      </w:r>
      <w:r w:rsidR="00CB5A04">
        <w:rPr>
          <w:rFonts w:ascii="Arial" w:hAnsi="Arial" w:cs="Arial"/>
          <w:sz w:val="20"/>
          <w:szCs w:val="20"/>
        </w:rPr>
        <w:t xml:space="preserve">zajema </w:t>
      </w:r>
      <w:r w:rsidR="00933A6D" w:rsidRPr="00933A6D">
        <w:rPr>
          <w:rFonts w:ascii="Arial" w:hAnsi="Arial" w:cs="Arial"/>
          <w:sz w:val="20"/>
          <w:szCs w:val="20"/>
        </w:rPr>
        <w:t>velik verjetnostn</w:t>
      </w:r>
      <w:r w:rsidR="00CB5A04">
        <w:rPr>
          <w:rFonts w:ascii="Arial" w:hAnsi="Arial" w:cs="Arial"/>
          <w:sz w:val="20"/>
          <w:szCs w:val="20"/>
        </w:rPr>
        <w:t>i</w:t>
      </w:r>
      <w:r w:rsidR="00933A6D" w:rsidRPr="00933A6D">
        <w:rPr>
          <w:rFonts w:ascii="Arial" w:hAnsi="Arial" w:cs="Arial"/>
          <w:sz w:val="20"/>
          <w:szCs w:val="20"/>
        </w:rPr>
        <w:t xml:space="preserve"> vzor</w:t>
      </w:r>
      <w:r w:rsidR="00CB5A04">
        <w:rPr>
          <w:rFonts w:ascii="Arial" w:hAnsi="Arial" w:cs="Arial"/>
          <w:sz w:val="20"/>
          <w:szCs w:val="20"/>
        </w:rPr>
        <w:t>e</w:t>
      </w:r>
      <w:r w:rsidR="00933A6D" w:rsidRPr="00933A6D">
        <w:rPr>
          <w:rFonts w:ascii="Arial" w:hAnsi="Arial" w:cs="Arial"/>
          <w:sz w:val="20"/>
          <w:szCs w:val="20"/>
        </w:rPr>
        <w:t xml:space="preserve">c </w:t>
      </w:r>
      <w:r w:rsidR="00933A6D" w:rsidRPr="00F340A7">
        <w:rPr>
          <w:rFonts w:ascii="Arial" w:hAnsi="Arial" w:cs="Arial"/>
          <w:sz w:val="20"/>
          <w:szCs w:val="20"/>
        </w:rPr>
        <w:t>odraslih oseb</w:t>
      </w:r>
      <w:r w:rsidR="00933A6D" w:rsidRPr="00933A6D">
        <w:rPr>
          <w:rFonts w:ascii="Arial" w:hAnsi="Arial" w:cs="Arial"/>
          <w:sz w:val="20"/>
          <w:szCs w:val="20"/>
        </w:rPr>
        <w:t xml:space="preserve">, starih od 16 do 65 let, ki živijo v zasebnih gospodinjstvih na območju Republike Slovenije in niso v institucionalnem varstvu. </w:t>
      </w:r>
      <w:r w:rsidRPr="00364B53">
        <w:rPr>
          <w:rFonts w:ascii="Arial" w:hAnsi="Arial" w:cs="Arial"/>
          <w:sz w:val="20"/>
          <w:szCs w:val="20"/>
        </w:rPr>
        <w:lastRenderedPageBreak/>
        <w:t xml:space="preserve">Vzorčni načrt </w:t>
      </w:r>
      <w:r w:rsidR="00CB5A04">
        <w:rPr>
          <w:rFonts w:ascii="Arial" w:hAnsi="Arial" w:cs="Arial"/>
          <w:sz w:val="20"/>
          <w:szCs w:val="20"/>
        </w:rPr>
        <w:t xml:space="preserve">in vzorec </w:t>
      </w:r>
      <w:r w:rsidRPr="00364B53">
        <w:rPr>
          <w:rFonts w:ascii="Arial" w:hAnsi="Arial" w:cs="Arial"/>
          <w:sz w:val="20"/>
          <w:szCs w:val="20"/>
        </w:rPr>
        <w:t xml:space="preserve">pripravi naročnik, izvajalec zagotovi izvedbo </w:t>
      </w:r>
      <w:r w:rsidR="00CB5A04">
        <w:rPr>
          <w:rFonts w:ascii="Arial" w:hAnsi="Arial" w:cs="Arial"/>
          <w:sz w:val="20"/>
          <w:szCs w:val="20"/>
        </w:rPr>
        <w:t xml:space="preserve">terenske raziskave </w:t>
      </w:r>
      <w:r w:rsidRPr="00364B53">
        <w:rPr>
          <w:rFonts w:ascii="Arial" w:hAnsi="Arial" w:cs="Arial"/>
          <w:sz w:val="20"/>
          <w:szCs w:val="20"/>
        </w:rPr>
        <w:t xml:space="preserve">v skladu z vzorčnim načrtom in </w:t>
      </w:r>
      <w:r w:rsidR="00CB5A04">
        <w:rPr>
          <w:rFonts w:ascii="Arial" w:hAnsi="Arial" w:cs="Arial"/>
          <w:sz w:val="20"/>
          <w:szCs w:val="20"/>
        </w:rPr>
        <w:t xml:space="preserve">upošteva vse </w:t>
      </w:r>
      <w:r w:rsidRPr="00364B53">
        <w:rPr>
          <w:rFonts w:ascii="Arial" w:hAnsi="Arial" w:cs="Arial"/>
          <w:sz w:val="20"/>
          <w:szCs w:val="20"/>
        </w:rPr>
        <w:t>metodološk</w:t>
      </w:r>
      <w:r w:rsidR="00CB5A04">
        <w:rPr>
          <w:rFonts w:ascii="Arial" w:hAnsi="Arial" w:cs="Arial"/>
          <w:sz w:val="20"/>
          <w:szCs w:val="20"/>
        </w:rPr>
        <w:t>e</w:t>
      </w:r>
      <w:r w:rsidRPr="00364B53">
        <w:rPr>
          <w:rFonts w:ascii="Arial" w:hAnsi="Arial" w:cs="Arial"/>
          <w:sz w:val="20"/>
          <w:szCs w:val="20"/>
        </w:rPr>
        <w:t xml:space="preserve"> zahtev</w:t>
      </w:r>
      <w:r w:rsidR="00CB5A04">
        <w:rPr>
          <w:rFonts w:ascii="Arial" w:hAnsi="Arial" w:cs="Arial"/>
          <w:sz w:val="20"/>
          <w:szCs w:val="20"/>
        </w:rPr>
        <w:t xml:space="preserve">e izvedbe terenskega dela. </w:t>
      </w:r>
    </w:p>
    <w:p w14:paraId="0B4524A2" w14:textId="2EDECEFF" w:rsidR="006E5B94" w:rsidRPr="00364B53" w:rsidRDefault="006E5B94"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 xml:space="preserve">Izvedba </w:t>
      </w:r>
      <w:r w:rsidR="0010032B">
        <w:rPr>
          <w:rFonts w:ascii="Arial" w:hAnsi="Arial" w:cs="Arial"/>
          <w:sz w:val="20"/>
          <w:szCs w:val="20"/>
        </w:rPr>
        <w:t xml:space="preserve">terenske </w:t>
      </w:r>
      <w:r w:rsidRPr="00364B53">
        <w:rPr>
          <w:rFonts w:ascii="Arial" w:hAnsi="Arial" w:cs="Arial"/>
          <w:sz w:val="20"/>
          <w:szCs w:val="20"/>
        </w:rPr>
        <w:t xml:space="preserve">raziskave poteka v dveh fazah: pilotna raziskava in glavna raziskava. Namen pilotne faze je </w:t>
      </w:r>
      <w:r w:rsidR="00DB4390">
        <w:rPr>
          <w:rFonts w:ascii="Arial" w:hAnsi="Arial" w:cs="Arial"/>
          <w:sz w:val="20"/>
          <w:szCs w:val="20"/>
        </w:rPr>
        <w:t>optimizirati</w:t>
      </w:r>
      <w:r w:rsidRPr="00364B53">
        <w:rPr>
          <w:rFonts w:ascii="Arial" w:hAnsi="Arial" w:cs="Arial"/>
          <w:sz w:val="20"/>
          <w:szCs w:val="20"/>
        </w:rPr>
        <w:t xml:space="preserve"> organizacijo terenskega dela, delovanje</w:t>
      </w:r>
      <w:r w:rsidR="00933A6D">
        <w:rPr>
          <w:rFonts w:ascii="Arial" w:hAnsi="Arial" w:cs="Arial"/>
          <w:sz w:val="20"/>
          <w:szCs w:val="20"/>
        </w:rPr>
        <w:t xml:space="preserve"> aplikacije z merskimi inštrumenti</w:t>
      </w:r>
      <w:r w:rsidRPr="00364B53">
        <w:rPr>
          <w:rFonts w:ascii="Arial" w:hAnsi="Arial" w:cs="Arial"/>
          <w:sz w:val="20"/>
          <w:szCs w:val="20"/>
        </w:rPr>
        <w:t>, informacijsk</w:t>
      </w:r>
      <w:r w:rsidR="00DB4390">
        <w:rPr>
          <w:rFonts w:ascii="Arial" w:hAnsi="Arial" w:cs="Arial"/>
          <w:sz w:val="20"/>
          <w:szCs w:val="20"/>
        </w:rPr>
        <w:t>e</w:t>
      </w:r>
      <w:r w:rsidRPr="00364B53">
        <w:rPr>
          <w:rFonts w:ascii="Arial" w:hAnsi="Arial" w:cs="Arial"/>
          <w:sz w:val="20"/>
          <w:szCs w:val="20"/>
        </w:rPr>
        <w:t xml:space="preserve"> sistem</w:t>
      </w:r>
      <w:r w:rsidR="00DB4390">
        <w:rPr>
          <w:rFonts w:ascii="Arial" w:hAnsi="Arial" w:cs="Arial"/>
          <w:sz w:val="20"/>
          <w:szCs w:val="20"/>
        </w:rPr>
        <w:t>e</w:t>
      </w:r>
      <w:r w:rsidRPr="00364B53">
        <w:rPr>
          <w:rFonts w:ascii="Arial" w:hAnsi="Arial" w:cs="Arial"/>
          <w:sz w:val="20"/>
          <w:szCs w:val="20"/>
        </w:rPr>
        <w:t xml:space="preserve"> ter postopk</w:t>
      </w:r>
      <w:r w:rsidR="00DB4390">
        <w:rPr>
          <w:rFonts w:ascii="Arial" w:hAnsi="Arial" w:cs="Arial"/>
          <w:sz w:val="20"/>
          <w:szCs w:val="20"/>
        </w:rPr>
        <w:t>e</w:t>
      </w:r>
      <w:r w:rsidRPr="00364B53">
        <w:rPr>
          <w:rFonts w:ascii="Arial" w:hAnsi="Arial" w:cs="Arial"/>
          <w:sz w:val="20"/>
          <w:szCs w:val="20"/>
        </w:rPr>
        <w:t xml:space="preserve"> zbiranja podatkov pred začetkom glavne</w:t>
      </w:r>
      <w:r w:rsidR="00DB4390">
        <w:rPr>
          <w:rFonts w:ascii="Arial" w:hAnsi="Arial" w:cs="Arial"/>
          <w:sz w:val="20"/>
          <w:szCs w:val="20"/>
        </w:rPr>
        <w:t xml:space="preserve"> raziskave. </w:t>
      </w:r>
    </w:p>
    <w:p w14:paraId="33C6D21B" w14:textId="77777777" w:rsidR="006E5B94" w:rsidRPr="00364B53" w:rsidRDefault="006E5B94" w:rsidP="00364B53">
      <w:pPr>
        <w:pStyle w:val="Navadensplet"/>
        <w:spacing w:before="0" w:beforeAutospacing="0" w:after="0" w:afterAutospacing="0"/>
        <w:jc w:val="both"/>
        <w:rPr>
          <w:rFonts w:ascii="Arial" w:hAnsi="Arial" w:cs="Arial"/>
          <w:sz w:val="20"/>
          <w:szCs w:val="20"/>
        </w:rPr>
      </w:pPr>
    </w:p>
    <w:p w14:paraId="07531056" w14:textId="4AFAEB22" w:rsidR="00E333F4" w:rsidRPr="00364B53" w:rsidRDefault="00E333F4"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 xml:space="preserve">Postopek zbiranja podatkov pri posameznem </w:t>
      </w:r>
      <w:r w:rsidR="00A10497">
        <w:rPr>
          <w:rFonts w:ascii="Arial" w:hAnsi="Arial" w:cs="Arial"/>
          <w:sz w:val="20"/>
          <w:szCs w:val="20"/>
        </w:rPr>
        <w:t>respondentu</w:t>
      </w:r>
      <w:r w:rsidRPr="00364B53">
        <w:rPr>
          <w:rFonts w:ascii="Arial" w:hAnsi="Arial" w:cs="Arial"/>
          <w:sz w:val="20"/>
          <w:szCs w:val="20"/>
        </w:rPr>
        <w:t xml:space="preserve"> praviloma vključuje naslednje </w:t>
      </w:r>
      <w:r w:rsidR="00DB4390">
        <w:rPr>
          <w:rFonts w:ascii="Arial" w:hAnsi="Arial" w:cs="Arial"/>
          <w:sz w:val="20"/>
          <w:szCs w:val="20"/>
        </w:rPr>
        <w:t>korake</w:t>
      </w:r>
      <w:r w:rsidRPr="00364B53">
        <w:rPr>
          <w:rFonts w:ascii="Arial" w:hAnsi="Arial" w:cs="Arial"/>
          <w:sz w:val="20"/>
          <w:szCs w:val="20"/>
        </w:rPr>
        <w:t>:</w:t>
      </w:r>
    </w:p>
    <w:p w14:paraId="18A66E97" w14:textId="5BEAA911" w:rsidR="00E333F4" w:rsidRPr="00364B53" w:rsidRDefault="00E333F4" w:rsidP="006B5602">
      <w:pPr>
        <w:pStyle w:val="Navadensplet"/>
        <w:numPr>
          <w:ilvl w:val="0"/>
          <w:numId w:val="4"/>
        </w:numPr>
        <w:spacing w:before="0" w:beforeAutospacing="0"/>
        <w:jc w:val="both"/>
        <w:rPr>
          <w:rFonts w:ascii="Arial" w:hAnsi="Arial" w:cs="Arial"/>
          <w:sz w:val="20"/>
          <w:szCs w:val="20"/>
        </w:rPr>
      </w:pPr>
      <w:r w:rsidRPr="00364B53">
        <w:rPr>
          <w:rFonts w:ascii="Arial" w:hAnsi="Arial" w:cs="Arial"/>
          <w:sz w:val="20"/>
          <w:szCs w:val="20"/>
        </w:rPr>
        <w:t xml:space="preserve">vzpostavitev stika z izbranim </w:t>
      </w:r>
      <w:r w:rsidR="00A10497">
        <w:rPr>
          <w:rFonts w:ascii="Arial" w:hAnsi="Arial" w:cs="Arial"/>
          <w:sz w:val="20"/>
          <w:szCs w:val="20"/>
        </w:rPr>
        <w:t>respondentom</w:t>
      </w:r>
      <w:r w:rsidRPr="00364B53">
        <w:rPr>
          <w:rFonts w:ascii="Arial" w:hAnsi="Arial" w:cs="Arial"/>
          <w:sz w:val="20"/>
          <w:szCs w:val="20"/>
        </w:rPr>
        <w:t xml:space="preserve"> in predstavitev raziskave na podlagi obvestilnega pisma naročnika,</w:t>
      </w:r>
    </w:p>
    <w:p w14:paraId="43ED44F0" w14:textId="77777777" w:rsidR="00E333F4" w:rsidRPr="00364B53" w:rsidRDefault="00E333F4" w:rsidP="006B5602">
      <w:pPr>
        <w:pStyle w:val="Navadensplet"/>
        <w:numPr>
          <w:ilvl w:val="0"/>
          <w:numId w:val="4"/>
        </w:numPr>
        <w:jc w:val="both"/>
        <w:rPr>
          <w:rFonts w:ascii="Arial" w:hAnsi="Arial" w:cs="Arial"/>
          <w:sz w:val="20"/>
          <w:szCs w:val="20"/>
        </w:rPr>
      </w:pPr>
      <w:r w:rsidRPr="00364B53">
        <w:rPr>
          <w:rFonts w:ascii="Arial" w:hAnsi="Arial" w:cs="Arial"/>
          <w:sz w:val="20"/>
          <w:szCs w:val="20"/>
        </w:rPr>
        <w:t>izvedbo strukturiranega intervjuja z uporabo osnovnega vprašalnika,</w:t>
      </w:r>
    </w:p>
    <w:p w14:paraId="007A79DE" w14:textId="77777777" w:rsidR="00E333F4" w:rsidRPr="00C23ED0" w:rsidRDefault="00E333F4" w:rsidP="006B5602">
      <w:pPr>
        <w:pStyle w:val="Navadensplet"/>
        <w:numPr>
          <w:ilvl w:val="0"/>
          <w:numId w:val="4"/>
        </w:numPr>
        <w:jc w:val="both"/>
        <w:rPr>
          <w:rFonts w:ascii="Arial" w:hAnsi="Arial" w:cs="Arial"/>
          <w:sz w:val="20"/>
          <w:szCs w:val="20"/>
        </w:rPr>
      </w:pPr>
      <w:r w:rsidRPr="00C23ED0">
        <w:rPr>
          <w:rFonts w:ascii="Arial" w:hAnsi="Arial" w:cs="Arial"/>
          <w:sz w:val="20"/>
          <w:szCs w:val="20"/>
        </w:rPr>
        <w:t>izvedbo kognitivnega testiranja spretnosti,</w:t>
      </w:r>
    </w:p>
    <w:p w14:paraId="75A1E27B" w14:textId="349B27DA" w:rsidR="00E333F4" w:rsidRPr="00C23ED0" w:rsidRDefault="00E333F4" w:rsidP="006B5602">
      <w:pPr>
        <w:pStyle w:val="Navadensplet"/>
        <w:numPr>
          <w:ilvl w:val="0"/>
          <w:numId w:val="4"/>
        </w:numPr>
        <w:jc w:val="both"/>
        <w:rPr>
          <w:rFonts w:ascii="Arial" w:hAnsi="Arial" w:cs="Arial"/>
          <w:sz w:val="20"/>
          <w:szCs w:val="20"/>
        </w:rPr>
      </w:pPr>
      <w:r w:rsidRPr="00C23ED0">
        <w:rPr>
          <w:rFonts w:ascii="Arial" w:hAnsi="Arial" w:cs="Arial"/>
          <w:sz w:val="20"/>
          <w:szCs w:val="20"/>
        </w:rPr>
        <w:t xml:space="preserve">beleženje statusov obiskov in izvedbe ankete v </w:t>
      </w:r>
      <w:r w:rsidR="00736CC4" w:rsidRPr="00736CC4">
        <w:rPr>
          <w:rFonts w:ascii="Arial" w:hAnsi="Arial" w:cs="Arial"/>
          <w:sz w:val="20"/>
          <w:szCs w:val="20"/>
        </w:rPr>
        <w:t>informacijskem sistemu za spremljanje in upravljanje terenskega dela</w:t>
      </w:r>
      <w:r w:rsidR="00736CC4" w:rsidRPr="00736CC4">
        <w:rPr>
          <w:rFonts w:cs="Arial"/>
          <w:sz w:val="20"/>
          <w:szCs w:val="20"/>
        </w:rPr>
        <w:t xml:space="preserve"> </w:t>
      </w:r>
      <w:r w:rsidR="0097592A">
        <w:rPr>
          <w:rFonts w:ascii="Arial" w:hAnsi="Arial" w:cs="Arial"/>
          <w:sz w:val="20"/>
          <w:szCs w:val="20"/>
        </w:rPr>
        <w:t>(</w:t>
      </w:r>
      <w:r w:rsidR="00C23ED0" w:rsidRPr="00C23ED0">
        <w:rPr>
          <w:rFonts w:ascii="Arial" w:hAnsi="Arial" w:cs="Arial"/>
          <w:sz w:val="20"/>
          <w:szCs w:val="20"/>
        </w:rPr>
        <w:t>CMS</w:t>
      </w:r>
      <w:r w:rsidR="0097592A">
        <w:rPr>
          <w:rFonts w:ascii="Arial" w:hAnsi="Arial" w:cs="Arial"/>
          <w:sz w:val="20"/>
          <w:szCs w:val="20"/>
        </w:rPr>
        <w:t>)</w:t>
      </w:r>
      <w:r w:rsidR="006F65A7" w:rsidRPr="00C23ED0">
        <w:rPr>
          <w:rFonts w:ascii="Arial" w:hAnsi="Arial" w:cs="Arial"/>
          <w:sz w:val="20"/>
          <w:szCs w:val="20"/>
        </w:rPr>
        <w:t>, ki ga zagotovi naročnik</w:t>
      </w:r>
      <w:r w:rsidRPr="00C23ED0">
        <w:rPr>
          <w:rFonts w:ascii="Arial" w:hAnsi="Arial" w:cs="Arial"/>
          <w:sz w:val="20"/>
          <w:szCs w:val="20"/>
        </w:rPr>
        <w:t>.</w:t>
      </w:r>
    </w:p>
    <w:p w14:paraId="14D687F6" w14:textId="755AD7AB" w:rsidR="00CC52F8" w:rsidRPr="00C23ED0" w:rsidRDefault="00CC52F8" w:rsidP="006B5602">
      <w:pPr>
        <w:pStyle w:val="Navadensplet"/>
        <w:numPr>
          <w:ilvl w:val="0"/>
          <w:numId w:val="4"/>
        </w:numPr>
        <w:jc w:val="both"/>
        <w:rPr>
          <w:rFonts w:ascii="Arial" w:hAnsi="Arial" w:cs="Arial"/>
          <w:sz w:val="20"/>
          <w:szCs w:val="20"/>
        </w:rPr>
      </w:pPr>
      <w:r w:rsidRPr="00C23ED0">
        <w:rPr>
          <w:rFonts w:ascii="Arial" w:hAnsi="Arial" w:cs="Arial"/>
          <w:sz w:val="20"/>
          <w:szCs w:val="20"/>
        </w:rPr>
        <w:t>posredovanje končane ankete po informacijskem sistemu</w:t>
      </w:r>
      <w:r w:rsidR="0010032B" w:rsidRPr="00C23ED0">
        <w:rPr>
          <w:rFonts w:ascii="Arial" w:hAnsi="Arial" w:cs="Arial"/>
          <w:sz w:val="20"/>
          <w:szCs w:val="20"/>
        </w:rPr>
        <w:t xml:space="preserve"> PIAAC</w:t>
      </w:r>
      <w:r w:rsidRPr="00C23ED0">
        <w:rPr>
          <w:rFonts w:ascii="Arial" w:hAnsi="Arial" w:cs="Arial"/>
          <w:sz w:val="20"/>
          <w:szCs w:val="20"/>
        </w:rPr>
        <w:t xml:space="preserve">. </w:t>
      </w:r>
    </w:p>
    <w:p w14:paraId="683FF75F" w14:textId="3607F1F4" w:rsidR="006F65A7" w:rsidRPr="00364B53" w:rsidRDefault="006F65A7" w:rsidP="00364B53">
      <w:pPr>
        <w:pStyle w:val="Navadensplet"/>
        <w:jc w:val="both"/>
        <w:rPr>
          <w:rFonts w:ascii="Arial" w:hAnsi="Arial" w:cs="Arial"/>
          <w:sz w:val="20"/>
          <w:szCs w:val="20"/>
        </w:rPr>
      </w:pPr>
      <w:r w:rsidRPr="00364B53">
        <w:rPr>
          <w:rFonts w:ascii="Arial" w:hAnsi="Arial" w:cs="Arial"/>
          <w:sz w:val="20"/>
          <w:szCs w:val="20"/>
        </w:rPr>
        <w:t xml:space="preserve">Izvajalec mora zagotoviti, da anketarji </w:t>
      </w:r>
      <w:r w:rsidR="00DB4390">
        <w:rPr>
          <w:rFonts w:ascii="Arial" w:hAnsi="Arial" w:cs="Arial"/>
          <w:sz w:val="20"/>
          <w:szCs w:val="20"/>
        </w:rPr>
        <w:t xml:space="preserve">po potrebi </w:t>
      </w:r>
      <w:r w:rsidRPr="00364B53">
        <w:rPr>
          <w:rFonts w:ascii="Arial" w:hAnsi="Arial" w:cs="Arial"/>
          <w:sz w:val="20"/>
          <w:szCs w:val="20"/>
        </w:rPr>
        <w:t xml:space="preserve">izvedejo več poskusov kontaktiranja izbranih </w:t>
      </w:r>
      <w:r w:rsidR="00A10497">
        <w:rPr>
          <w:rFonts w:ascii="Arial" w:hAnsi="Arial" w:cs="Arial"/>
          <w:sz w:val="20"/>
          <w:szCs w:val="20"/>
        </w:rPr>
        <w:t>respondentov</w:t>
      </w:r>
      <w:r w:rsidRPr="00364B53">
        <w:rPr>
          <w:rFonts w:ascii="Arial" w:hAnsi="Arial" w:cs="Arial"/>
          <w:sz w:val="20"/>
          <w:szCs w:val="20"/>
        </w:rPr>
        <w:t xml:space="preserve"> v različnih časovnih terminih (npr. dopoldan, popoldan, večer, ob koncih tedna), z namenom povečanja verjetnosti uspešnega kontakta in doseganja zahtevane stopnje odzivnosti.</w:t>
      </w:r>
    </w:p>
    <w:p w14:paraId="255AB8E7" w14:textId="2057A12F" w:rsidR="00004228" w:rsidRPr="00364B53" w:rsidRDefault="00E333F4" w:rsidP="00364B53">
      <w:pPr>
        <w:pStyle w:val="Navadensplet"/>
        <w:jc w:val="both"/>
        <w:rPr>
          <w:rFonts w:ascii="Arial" w:hAnsi="Arial" w:cs="Arial"/>
          <w:b/>
          <w:bCs/>
          <w:sz w:val="20"/>
          <w:szCs w:val="20"/>
        </w:rPr>
      </w:pPr>
      <w:r w:rsidRPr="00364B53">
        <w:rPr>
          <w:rFonts w:ascii="Arial" w:hAnsi="Arial" w:cs="Arial"/>
          <w:sz w:val="20"/>
          <w:szCs w:val="20"/>
        </w:rPr>
        <w:t>Izvajanje raziskave mora potekati v skladu s Tehničnimi standardi in smernicami za izvedbo raziskave PIAAC, ki jih določa OECD.</w:t>
      </w:r>
      <w:r w:rsidR="00004228" w:rsidRPr="00364B53">
        <w:rPr>
          <w:rFonts w:ascii="Arial" w:hAnsi="Arial" w:cs="Arial"/>
          <w:sz w:val="20"/>
          <w:szCs w:val="20"/>
        </w:rPr>
        <w:t xml:space="preserve"> </w:t>
      </w:r>
      <w:r w:rsidRPr="00364B53">
        <w:rPr>
          <w:rFonts w:ascii="Arial" w:hAnsi="Arial" w:cs="Arial"/>
          <w:sz w:val="20"/>
          <w:szCs w:val="20"/>
        </w:rPr>
        <w:t>Naveden</w:t>
      </w:r>
      <w:r w:rsidR="00DB4390">
        <w:rPr>
          <w:rFonts w:ascii="Arial" w:hAnsi="Arial" w:cs="Arial"/>
          <w:sz w:val="20"/>
          <w:szCs w:val="20"/>
        </w:rPr>
        <w:t>i</w:t>
      </w:r>
      <w:r w:rsidRPr="00364B53">
        <w:rPr>
          <w:rFonts w:ascii="Arial" w:hAnsi="Arial" w:cs="Arial"/>
          <w:sz w:val="20"/>
          <w:szCs w:val="20"/>
        </w:rPr>
        <w:t xml:space="preserve"> dokument predstavlja </w:t>
      </w:r>
      <w:r w:rsidRPr="00364B53">
        <w:rPr>
          <w:rStyle w:val="Krepko"/>
          <w:rFonts w:ascii="Arial" w:hAnsi="Arial" w:cs="Arial"/>
          <w:b w:val="0"/>
          <w:bCs w:val="0"/>
          <w:sz w:val="20"/>
          <w:szCs w:val="20"/>
        </w:rPr>
        <w:t>sestavni del tehnične specifikacije tega javnega naročila</w:t>
      </w:r>
      <w:r w:rsidRPr="00364B53">
        <w:rPr>
          <w:rFonts w:ascii="Arial" w:hAnsi="Arial" w:cs="Arial"/>
          <w:sz w:val="20"/>
          <w:szCs w:val="20"/>
        </w:rPr>
        <w:t xml:space="preserve"> in </w:t>
      </w:r>
      <w:r w:rsidR="00DB4390">
        <w:rPr>
          <w:rFonts w:ascii="Arial" w:hAnsi="Arial" w:cs="Arial"/>
          <w:sz w:val="20"/>
          <w:szCs w:val="20"/>
        </w:rPr>
        <w:t xml:space="preserve">je </w:t>
      </w:r>
      <w:r w:rsidRPr="00364B53">
        <w:rPr>
          <w:rFonts w:ascii="Arial" w:hAnsi="Arial" w:cs="Arial"/>
          <w:sz w:val="20"/>
          <w:szCs w:val="20"/>
        </w:rPr>
        <w:t xml:space="preserve">za izvajalca </w:t>
      </w:r>
      <w:r w:rsidRPr="00364B53">
        <w:rPr>
          <w:rStyle w:val="Krepko"/>
          <w:rFonts w:ascii="Arial" w:hAnsi="Arial" w:cs="Arial"/>
          <w:b w:val="0"/>
          <w:bCs w:val="0"/>
          <w:sz w:val="20"/>
          <w:szCs w:val="20"/>
        </w:rPr>
        <w:t>zavezujoč pri načrtovanju, organizaciji in izvedbi terenskega zbiranja podatkov</w:t>
      </w:r>
      <w:r w:rsidRPr="00364B53">
        <w:rPr>
          <w:rFonts w:ascii="Arial" w:hAnsi="Arial" w:cs="Arial"/>
          <w:b/>
          <w:bCs/>
          <w:sz w:val="20"/>
          <w:szCs w:val="20"/>
        </w:rPr>
        <w:t>.</w:t>
      </w:r>
      <w:r w:rsidR="00004228" w:rsidRPr="00364B53">
        <w:rPr>
          <w:rFonts w:ascii="Arial" w:hAnsi="Arial" w:cs="Arial"/>
          <w:sz w:val="20"/>
          <w:szCs w:val="20"/>
        </w:rPr>
        <w:t xml:space="preserve"> </w:t>
      </w:r>
      <w:r w:rsidRPr="00364B53">
        <w:rPr>
          <w:rFonts w:ascii="Arial" w:hAnsi="Arial" w:cs="Arial"/>
          <w:sz w:val="20"/>
          <w:szCs w:val="20"/>
        </w:rPr>
        <w:t xml:space="preserve">V primeru neskladja med določbami tehnične specifikacije in navedenimi metodološkimi dokumenti se uporabljajo </w:t>
      </w:r>
      <w:r w:rsidRPr="00364B53">
        <w:rPr>
          <w:rStyle w:val="Krepko"/>
          <w:rFonts w:ascii="Arial" w:hAnsi="Arial" w:cs="Arial"/>
          <w:b w:val="0"/>
          <w:bCs w:val="0"/>
          <w:sz w:val="20"/>
          <w:szCs w:val="20"/>
        </w:rPr>
        <w:t>zahteve in standardi OECD PIAAC</w:t>
      </w:r>
      <w:r w:rsidRPr="00364B53">
        <w:rPr>
          <w:rFonts w:ascii="Arial" w:hAnsi="Arial" w:cs="Arial"/>
          <w:b/>
          <w:bCs/>
          <w:sz w:val="20"/>
          <w:szCs w:val="20"/>
        </w:rPr>
        <w:t>.</w:t>
      </w:r>
    </w:p>
    <w:p w14:paraId="581F0B85" w14:textId="17272508" w:rsidR="00004228" w:rsidRPr="00004228" w:rsidRDefault="00004228"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I</w:t>
      </w:r>
      <w:r w:rsidRPr="00004228">
        <w:rPr>
          <w:rFonts w:ascii="Arial" w:hAnsi="Arial" w:cs="Arial"/>
          <w:sz w:val="20"/>
          <w:szCs w:val="20"/>
        </w:rPr>
        <w:t xml:space="preserve">zvedba </w:t>
      </w:r>
      <w:r w:rsidR="00DB4390">
        <w:rPr>
          <w:rFonts w:ascii="Arial" w:hAnsi="Arial" w:cs="Arial"/>
          <w:sz w:val="20"/>
          <w:szCs w:val="20"/>
        </w:rPr>
        <w:t xml:space="preserve">uvodnega </w:t>
      </w:r>
      <w:r w:rsidRPr="00004228">
        <w:rPr>
          <w:rFonts w:ascii="Arial" w:hAnsi="Arial" w:cs="Arial"/>
          <w:sz w:val="20"/>
          <w:szCs w:val="20"/>
        </w:rPr>
        <w:t>intervjuja in testiranja</w:t>
      </w:r>
      <w:r w:rsidRPr="00364B53">
        <w:rPr>
          <w:rFonts w:ascii="Arial" w:hAnsi="Arial" w:cs="Arial"/>
          <w:sz w:val="20"/>
          <w:szCs w:val="20"/>
        </w:rPr>
        <w:t xml:space="preserve"> mora biti standardizirana:</w:t>
      </w:r>
    </w:p>
    <w:p w14:paraId="19B3CBC1" w14:textId="4D6D8D6A" w:rsidR="00004228" w:rsidRPr="00364B53" w:rsidRDefault="00004228" w:rsidP="006B5602">
      <w:pPr>
        <w:pStyle w:val="Odstavekseznama"/>
        <w:numPr>
          <w:ilvl w:val="0"/>
          <w:numId w:val="5"/>
        </w:numPr>
        <w:spacing w:line="240" w:lineRule="auto"/>
        <w:rPr>
          <w:rFonts w:ascii="Arial" w:hAnsi="Arial" w:cs="Arial"/>
          <w:sz w:val="20"/>
          <w:szCs w:val="20"/>
        </w:rPr>
      </w:pPr>
      <w:r w:rsidRPr="00364B53">
        <w:rPr>
          <w:rFonts w:ascii="Arial" w:hAnsi="Arial" w:cs="Arial"/>
          <w:sz w:val="20"/>
          <w:szCs w:val="20"/>
        </w:rPr>
        <w:t>izvajalec mora zagotoviti, da se vsi postopki anketiranja in kognitivnega testiranja izvajajo strogo standardizirano in v celoti v skladu z metodološkimi navodili raziskave PIAAC;</w:t>
      </w:r>
    </w:p>
    <w:p w14:paraId="27BC3214" w14:textId="4C4F5998" w:rsidR="00004228" w:rsidRPr="00364B53" w:rsidRDefault="00004228" w:rsidP="006B5602">
      <w:pPr>
        <w:pStyle w:val="Odstavekseznama"/>
        <w:numPr>
          <w:ilvl w:val="0"/>
          <w:numId w:val="5"/>
        </w:numPr>
        <w:spacing w:line="240" w:lineRule="auto"/>
        <w:rPr>
          <w:rFonts w:ascii="Arial" w:hAnsi="Arial" w:cs="Arial"/>
          <w:sz w:val="20"/>
          <w:szCs w:val="20"/>
        </w:rPr>
      </w:pPr>
      <w:r w:rsidRPr="00364B53">
        <w:rPr>
          <w:rFonts w:ascii="Arial" w:hAnsi="Arial" w:cs="Arial"/>
          <w:sz w:val="20"/>
          <w:szCs w:val="20"/>
        </w:rPr>
        <w:t xml:space="preserve">anketarji morajo </w:t>
      </w:r>
      <w:r w:rsidR="00DB4390">
        <w:rPr>
          <w:rFonts w:ascii="Arial" w:hAnsi="Arial" w:cs="Arial"/>
          <w:sz w:val="20"/>
          <w:szCs w:val="20"/>
        </w:rPr>
        <w:t xml:space="preserve">uvodni </w:t>
      </w:r>
      <w:r w:rsidRPr="00364B53">
        <w:rPr>
          <w:rFonts w:ascii="Arial" w:hAnsi="Arial" w:cs="Arial"/>
          <w:sz w:val="20"/>
          <w:szCs w:val="20"/>
        </w:rPr>
        <w:t>intervju in testiranje izvajati po vnaprej določenem protokolu raziskave, pri čemer morajo:</w:t>
      </w:r>
    </w:p>
    <w:p w14:paraId="5B13A93C" w14:textId="24553AE0" w:rsidR="00004228" w:rsidRPr="00364B53" w:rsidRDefault="00004228" w:rsidP="006B5602">
      <w:pPr>
        <w:pStyle w:val="Odstavekseznama"/>
        <w:numPr>
          <w:ilvl w:val="0"/>
          <w:numId w:val="6"/>
        </w:numPr>
        <w:spacing w:line="240" w:lineRule="auto"/>
        <w:rPr>
          <w:rFonts w:ascii="Arial" w:hAnsi="Arial" w:cs="Arial"/>
          <w:sz w:val="20"/>
          <w:szCs w:val="20"/>
        </w:rPr>
      </w:pPr>
      <w:r w:rsidRPr="00364B53">
        <w:rPr>
          <w:rFonts w:ascii="Arial" w:hAnsi="Arial" w:cs="Arial"/>
          <w:sz w:val="20"/>
          <w:szCs w:val="20"/>
        </w:rPr>
        <w:t xml:space="preserve">vprašanja in navodila </w:t>
      </w:r>
      <w:r w:rsidR="00A10497">
        <w:rPr>
          <w:rFonts w:ascii="Arial" w:hAnsi="Arial" w:cs="Arial"/>
          <w:sz w:val="20"/>
          <w:szCs w:val="20"/>
        </w:rPr>
        <w:t>respondentom</w:t>
      </w:r>
      <w:r w:rsidRPr="00364B53">
        <w:rPr>
          <w:rFonts w:ascii="Arial" w:hAnsi="Arial" w:cs="Arial"/>
          <w:sz w:val="20"/>
          <w:szCs w:val="20"/>
        </w:rPr>
        <w:t xml:space="preserve"> podajati točno v obliki in zaporedju, kot je določeno v vprašalniku in navodilih raziskave,</w:t>
      </w:r>
    </w:p>
    <w:p w14:paraId="15421102" w14:textId="1DB8DBE5" w:rsidR="00004228" w:rsidRPr="00364B53" w:rsidRDefault="00004228" w:rsidP="006B5602">
      <w:pPr>
        <w:pStyle w:val="Odstavekseznama"/>
        <w:numPr>
          <w:ilvl w:val="0"/>
          <w:numId w:val="6"/>
        </w:numPr>
        <w:spacing w:line="240" w:lineRule="auto"/>
        <w:rPr>
          <w:rFonts w:ascii="Arial" w:hAnsi="Arial" w:cs="Arial"/>
          <w:sz w:val="20"/>
          <w:szCs w:val="20"/>
        </w:rPr>
      </w:pPr>
      <w:r w:rsidRPr="00364B53">
        <w:rPr>
          <w:rFonts w:ascii="Arial" w:hAnsi="Arial" w:cs="Arial"/>
          <w:sz w:val="20"/>
          <w:szCs w:val="20"/>
        </w:rPr>
        <w:t xml:space="preserve">dosledno slediti predpisanemu zaporedju posameznih delov </w:t>
      </w:r>
      <w:r w:rsidR="00DB4390">
        <w:rPr>
          <w:rFonts w:ascii="Arial" w:hAnsi="Arial" w:cs="Arial"/>
          <w:sz w:val="20"/>
          <w:szCs w:val="20"/>
        </w:rPr>
        <w:t xml:space="preserve">uvodnega </w:t>
      </w:r>
      <w:r w:rsidRPr="00364B53">
        <w:rPr>
          <w:rFonts w:ascii="Arial" w:hAnsi="Arial" w:cs="Arial"/>
          <w:sz w:val="20"/>
          <w:szCs w:val="20"/>
        </w:rPr>
        <w:t>intervjuja in testiranja,</w:t>
      </w:r>
    </w:p>
    <w:p w14:paraId="16489EFC" w14:textId="24E6D423" w:rsidR="00004228" w:rsidRPr="00F340A7" w:rsidRDefault="00004228" w:rsidP="006B5602">
      <w:pPr>
        <w:pStyle w:val="Odstavekseznama"/>
        <w:numPr>
          <w:ilvl w:val="0"/>
          <w:numId w:val="6"/>
        </w:numPr>
        <w:spacing w:line="240" w:lineRule="auto"/>
        <w:rPr>
          <w:rFonts w:ascii="Arial" w:hAnsi="Arial" w:cs="Arial"/>
          <w:sz w:val="20"/>
          <w:szCs w:val="20"/>
        </w:rPr>
      </w:pPr>
      <w:r w:rsidRPr="00364B53">
        <w:rPr>
          <w:rFonts w:ascii="Arial" w:hAnsi="Arial" w:cs="Arial"/>
          <w:sz w:val="20"/>
          <w:szCs w:val="20"/>
        </w:rPr>
        <w:t xml:space="preserve">zagotoviti, da </w:t>
      </w:r>
      <w:r w:rsidR="00A10497">
        <w:rPr>
          <w:rFonts w:ascii="Arial" w:hAnsi="Arial" w:cs="Arial"/>
          <w:sz w:val="20"/>
          <w:szCs w:val="20"/>
        </w:rPr>
        <w:t>respondent</w:t>
      </w:r>
      <w:r w:rsidRPr="00F340A7">
        <w:rPr>
          <w:rFonts w:ascii="Arial" w:hAnsi="Arial" w:cs="Arial"/>
          <w:sz w:val="20"/>
          <w:szCs w:val="20"/>
        </w:rPr>
        <w:t xml:space="preserve"> samostojno</w:t>
      </w:r>
      <w:r w:rsidRPr="00364B53">
        <w:rPr>
          <w:rFonts w:ascii="Arial" w:hAnsi="Arial" w:cs="Arial"/>
          <w:sz w:val="20"/>
          <w:szCs w:val="20"/>
        </w:rPr>
        <w:t xml:space="preserve"> rešuje testne naloge, brez pomoči ali usmerjanja s strani anketarja</w:t>
      </w:r>
      <w:r w:rsidR="00933A6D">
        <w:rPr>
          <w:rFonts w:ascii="Arial" w:hAnsi="Arial" w:cs="Arial"/>
          <w:sz w:val="20"/>
          <w:szCs w:val="20"/>
        </w:rPr>
        <w:t xml:space="preserve"> </w:t>
      </w:r>
      <w:r w:rsidR="00933A6D" w:rsidRPr="00F340A7">
        <w:rPr>
          <w:rFonts w:ascii="Arial" w:hAnsi="Arial" w:cs="Arial"/>
          <w:sz w:val="20"/>
          <w:szCs w:val="20"/>
        </w:rPr>
        <w:t>ali kake druge osebe</w:t>
      </w:r>
      <w:r w:rsidRPr="00F340A7">
        <w:rPr>
          <w:rFonts w:ascii="Arial" w:hAnsi="Arial" w:cs="Arial"/>
          <w:sz w:val="20"/>
          <w:szCs w:val="20"/>
        </w:rPr>
        <w:t>,</w:t>
      </w:r>
    </w:p>
    <w:p w14:paraId="3BD519D6" w14:textId="77777777" w:rsidR="006E5B94" w:rsidRPr="00364B53" w:rsidRDefault="00004228" w:rsidP="006B5602">
      <w:pPr>
        <w:pStyle w:val="Odstavekseznama"/>
        <w:numPr>
          <w:ilvl w:val="0"/>
          <w:numId w:val="6"/>
        </w:numPr>
        <w:spacing w:line="240" w:lineRule="auto"/>
        <w:rPr>
          <w:rFonts w:ascii="Arial" w:hAnsi="Arial" w:cs="Arial"/>
          <w:sz w:val="20"/>
          <w:szCs w:val="20"/>
        </w:rPr>
      </w:pPr>
      <w:r w:rsidRPr="00364B53">
        <w:rPr>
          <w:rFonts w:ascii="Arial" w:hAnsi="Arial" w:cs="Arial"/>
          <w:sz w:val="20"/>
          <w:szCs w:val="20"/>
        </w:rPr>
        <w:t xml:space="preserve">uporabljati izključno predpisane merske instrumente in programsko opremo, ki jo zagotovi naročnik, </w:t>
      </w:r>
    </w:p>
    <w:p w14:paraId="60B3800C" w14:textId="30C0E669" w:rsidR="00004228" w:rsidRPr="00364B53" w:rsidRDefault="00DB4390" w:rsidP="006B5602">
      <w:pPr>
        <w:pStyle w:val="Odstavekseznama"/>
        <w:numPr>
          <w:ilvl w:val="0"/>
          <w:numId w:val="6"/>
        </w:numPr>
        <w:spacing w:line="240" w:lineRule="auto"/>
        <w:rPr>
          <w:rFonts w:ascii="Arial" w:hAnsi="Arial" w:cs="Arial"/>
          <w:sz w:val="20"/>
          <w:szCs w:val="20"/>
        </w:rPr>
      </w:pPr>
      <w:r>
        <w:rPr>
          <w:rFonts w:ascii="Arial" w:hAnsi="Arial" w:cs="Arial"/>
          <w:sz w:val="20"/>
          <w:szCs w:val="20"/>
        </w:rPr>
        <w:t xml:space="preserve">in poskrbeti, da bo testiranje potekalo v </w:t>
      </w:r>
      <w:r w:rsidR="00004228" w:rsidRPr="00364B53">
        <w:rPr>
          <w:rFonts w:ascii="Arial" w:hAnsi="Arial" w:cs="Arial"/>
          <w:sz w:val="20"/>
          <w:szCs w:val="20"/>
        </w:rPr>
        <w:t>mirn</w:t>
      </w:r>
      <w:r>
        <w:rPr>
          <w:rFonts w:ascii="Arial" w:hAnsi="Arial" w:cs="Arial"/>
          <w:sz w:val="20"/>
          <w:szCs w:val="20"/>
        </w:rPr>
        <w:t xml:space="preserve">em </w:t>
      </w:r>
      <w:r w:rsidR="00004228" w:rsidRPr="00364B53">
        <w:rPr>
          <w:rFonts w:ascii="Arial" w:hAnsi="Arial" w:cs="Arial"/>
          <w:sz w:val="20"/>
          <w:szCs w:val="20"/>
        </w:rPr>
        <w:t>okolj</w:t>
      </w:r>
      <w:r>
        <w:rPr>
          <w:rFonts w:ascii="Arial" w:hAnsi="Arial" w:cs="Arial"/>
          <w:sz w:val="20"/>
          <w:szCs w:val="20"/>
        </w:rPr>
        <w:t>u</w:t>
      </w:r>
      <w:r w:rsidR="00004228" w:rsidRPr="00364B53">
        <w:rPr>
          <w:rFonts w:ascii="Arial" w:hAnsi="Arial" w:cs="Arial"/>
          <w:sz w:val="20"/>
          <w:szCs w:val="20"/>
        </w:rPr>
        <w:t xml:space="preserve"> brez motenj, k</w:t>
      </w:r>
      <w:r>
        <w:rPr>
          <w:rFonts w:ascii="Arial" w:hAnsi="Arial" w:cs="Arial"/>
          <w:sz w:val="20"/>
          <w:szCs w:val="20"/>
        </w:rPr>
        <w:t>ar</w:t>
      </w:r>
      <w:r w:rsidR="00004228" w:rsidRPr="00364B53">
        <w:rPr>
          <w:rFonts w:ascii="Arial" w:hAnsi="Arial" w:cs="Arial"/>
          <w:sz w:val="20"/>
          <w:szCs w:val="20"/>
        </w:rPr>
        <w:t xml:space="preserve"> omogoča </w:t>
      </w:r>
      <w:r w:rsidR="00A10497">
        <w:rPr>
          <w:rFonts w:ascii="Arial" w:hAnsi="Arial" w:cs="Arial"/>
          <w:sz w:val="20"/>
          <w:szCs w:val="20"/>
        </w:rPr>
        <w:t>respondentom</w:t>
      </w:r>
      <w:r w:rsidR="00004228" w:rsidRPr="00364B53">
        <w:rPr>
          <w:rFonts w:ascii="Arial" w:hAnsi="Arial" w:cs="Arial"/>
          <w:sz w:val="20"/>
          <w:szCs w:val="20"/>
        </w:rPr>
        <w:t xml:space="preserve"> nemoteno reševanje nalog.</w:t>
      </w:r>
    </w:p>
    <w:p w14:paraId="7DC739E3" w14:textId="77777777" w:rsidR="006E5B94" w:rsidRPr="00364B53" w:rsidRDefault="006E5B94" w:rsidP="00364B53">
      <w:pPr>
        <w:rPr>
          <w:rFonts w:cs="Arial"/>
          <w:sz w:val="20"/>
          <w:szCs w:val="20"/>
        </w:rPr>
      </w:pPr>
    </w:p>
    <w:p w14:paraId="614449A3" w14:textId="52E0AC77" w:rsidR="00004228" w:rsidRPr="00364B53" w:rsidRDefault="00004228" w:rsidP="00364B53">
      <w:pPr>
        <w:jc w:val="both"/>
        <w:rPr>
          <w:rFonts w:cs="Arial"/>
          <w:sz w:val="20"/>
          <w:szCs w:val="20"/>
        </w:rPr>
      </w:pPr>
      <w:r w:rsidRPr="00364B53">
        <w:rPr>
          <w:rFonts w:cs="Arial"/>
          <w:sz w:val="20"/>
          <w:szCs w:val="20"/>
        </w:rPr>
        <w:t>Izvajalec mora zagotoviti, da so anketarji ustrezno usposobljeni za izvajanje standardiziranih postopkov intervjuja in testiranja</w:t>
      </w:r>
      <w:r w:rsidR="00DB4390">
        <w:rPr>
          <w:rFonts w:cs="Arial"/>
          <w:sz w:val="20"/>
          <w:szCs w:val="20"/>
        </w:rPr>
        <w:t xml:space="preserve">. Izvajanje </w:t>
      </w:r>
      <w:r w:rsidRPr="00364B53">
        <w:rPr>
          <w:rFonts w:cs="Arial"/>
          <w:sz w:val="20"/>
          <w:szCs w:val="20"/>
        </w:rPr>
        <w:t xml:space="preserve">teh postopkov </w:t>
      </w:r>
      <w:r w:rsidR="00DB4390">
        <w:rPr>
          <w:rFonts w:cs="Arial"/>
          <w:sz w:val="20"/>
          <w:szCs w:val="20"/>
        </w:rPr>
        <w:t xml:space="preserve">izvajalec </w:t>
      </w:r>
      <w:r w:rsidRPr="00364B53">
        <w:rPr>
          <w:rFonts w:cs="Arial"/>
          <w:sz w:val="20"/>
          <w:szCs w:val="20"/>
        </w:rPr>
        <w:t>redno spremlja in nadzira v okviru sistema kontrole kakovosti terenskega zbiranja podatkov.</w:t>
      </w:r>
    </w:p>
    <w:p w14:paraId="51DDF7AE" w14:textId="77777777" w:rsidR="006E5B94" w:rsidRPr="00364B53" w:rsidRDefault="006E5B94" w:rsidP="00364B53">
      <w:pPr>
        <w:jc w:val="both"/>
        <w:rPr>
          <w:rFonts w:cs="Arial"/>
          <w:sz w:val="20"/>
          <w:szCs w:val="20"/>
        </w:rPr>
      </w:pPr>
    </w:p>
    <w:p w14:paraId="38E76436" w14:textId="77777777" w:rsidR="00933A6D" w:rsidRDefault="006E5B94" w:rsidP="00933A6D">
      <w:pPr>
        <w:jc w:val="both"/>
        <w:rPr>
          <w:rFonts w:cs="Arial"/>
          <w:sz w:val="20"/>
          <w:szCs w:val="20"/>
        </w:rPr>
      </w:pPr>
      <w:r w:rsidRPr="00364B53">
        <w:rPr>
          <w:rFonts w:cs="Arial"/>
          <w:sz w:val="20"/>
          <w:szCs w:val="20"/>
        </w:rPr>
        <w:t>Izvajalec mora prav tako zagotoviti ustrezno varovanje testnih gradiv in instrumentov, vključno s preprečevanjem nepooblaščenega razkritja, kopiranja ali distribucije vsebine testnih nalog.</w:t>
      </w:r>
    </w:p>
    <w:p w14:paraId="2C68E686" w14:textId="77777777" w:rsidR="00933A6D" w:rsidRDefault="00933A6D" w:rsidP="00933A6D">
      <w:pPr>
        <w:jc w:val="both"/>
        <w:rPr>
          <w:rFonts w:cs="Arial"/>
          <w:sz w:val="20"/>
          <w:szCs w:val="20"/>
        </w:rPr>
      </w:pPr>
    </w:p>
    <w:p w14:paraId="13C9E708" w14:textId="6C52ABDC" w:rsidR="00004228" w:rsidRPr="00004228" w:rsidRDefault="00004228" w:rsidP="00933A6D">
      <w:pPr>
        <w:jc w:val="both"/>
        <w:rPr>
          <w:rFonts w:cs="Arial"/>
          <w:sz w:val="20"/>
          <w:szCs w:val="20"/>
        </w:rPr>
      </w:pPr>
      <w:r w:rsidRPr="00004228">
        <w:rPr>
          <w:rFonts w:cs="Arial"/>
          <w:sz w:val="20"/>
          <w:szCs w:val="20"/>
        </w:rPr>
        <w:t xml:space="preserve">Odstopanja od predpisanih postopkov niso dovoljena, razen v primerih, ki so izrecno opredeljeni v metodoloških navodilih raziskave PIAAC ali jih </w:t>
      </w:r>
      <w:r w:rsidR="00933A6D" w:rsidRPr="00F340A7">
        <w:rPr>
          <w:rFonts w:cs="Arial"/>
          <w:sz w:val="20"/>
          <w:szCs w:val="20"/>
        </w:rPr>
        <w:t xml:space="preserve">predhodno pisno </w:t>
      </w:r>
      <w:r w:rsidRPr="00004228">
        <w:rPr>
          <w:rFonts w:cs="Arial"/>
          <w:sz w:val="20"/>
          <w:szCs w:val="20"/>
        </w:rPr>
        <w:t>odobri naročnik.</w:t>
      </w:r>
    </w:p>
    <w:p w14:paraId="58804270" w14:textId="7AE11AC3" w:rsidR="0033370E" w:rsidRPr="00364B53" w:rsidRDefault="0033370E" w:rsidP="00364B53">
      <w:pPr>
        <w:spacing w:before="100" w:beforeAutospacing="1" w:after="100" w:afterAutospacing="1"/>
        <w:outlineLvl w:val="0"/>
        <w:rPr>
          <w:rFonts w:cs="Arial"/>
          <w:b/>
          <w:bCs/>
          <w:kern w:val="36"/>
          <w:sz w:val="20"/>
          <w:szCs w:val="20"/>
        </w:rPr>
      </w:pPr>
      <w:r w:rsidRPr="0033370E">
        <w:rPr>
          <w:rFonts w:cs="Arial"/>
          <w:b/>
          <w:bCs/>
          <w:kern w:val="36"/>
          <w:sz w:val="20"/>
          <w:szCs w:val="20"/>
        </w:rPr>
        <w:t xml:space="preserve">3. </w:t>
      </w:r>
      <w:r w:rsidR="006E5B94" w:rsidRPr="00364B53">
        <w:rPr>
          <w:rFonts w:cs="Arial"/>
          <w:b/>
          <w:bCs/>
          <w:kern w:val="36"/>
          <w:sz w:val="20"/>
          <w:szCs w:val="20"/>
        </w:rPr>
        <w:t xml:space="preserve">Faze </w:t>
      </w:r>
      <w:r w:rsidR="00FC2EB5">
        <w:rPr>
          <w:rFonts w:cs="Arial"/>
          <w:b/>
          <w:bCs/>
          <w:kern w:val="36"/>
          <w:sz w:val="20"/>
          <w:szCs w:val="20"/>
        </w:rPr>
        <w:t xml:space="preserve">terenske </w:t>
      </w:r>
      <w:r w:rsidR="006E5B94" w:rsidRPr="00364B53">
        <w:rPr>
          <w:rFonts w:cs="Arial"/>
          <w:b/>
          <w:bCs/>
          <w:kern w:val="36"/>
          <w:sz w:val="20"/>
          <w:szCs w:val="20"/>
        </w:rPr>
        <w:t>raziskave, v</w:t>
      </w:r>
      <w:r w:rsidRPr="0033370E">
        <w:rPr>
          <w:rFonts w:cs="Arial"/>
          <w:b/>
          <w:bCs/>
          <w:kern w:val="36"/>
          <w:sz w:val="20"/>
          <w:szCs w:val="20"/>
        </w:rPr>
        <w:t>zorčni načrt in velikost vzorca</w:t>
      </w:r>
    </w:p>
    <w:p w14:paraId="13BE1D75" w14:textId="4D81FFA7" w:rsidR="00CB7994" w:rsidRPr="008A6A0E" w:rsidRDefault="00CB7994" w:rsidP="008A6A0E">
      <w:pPr>
        <w:spacing w:before="100" w:beforeAutospacing="1" w:after="100" w:afterAutospacing="1"/>
        <w:jc w:val="both"/>
        <w:rPr>
          <w:rFonts w:cs="Arial"/>
          <w:sz w:val="20"/>
          <w:szCs w:val="20"/>
        </w:rPr>
      </w:pPr>
      <w:r w:rsidRPr="008A6A0E">
        <w:rPr>
          <w:rFonts w:cs="Arial"/>
          <w:sz w:val="20"/>
          <w:szCs w:val="20"/>
        </w:rPr>
        <w:t xml:space="preserve">Izvedba terenskega zbiranja podatkov v raziskavi PIAAC poteka v dveh fazah: </w:t>
      </w:r>
      <w:r w:rsidR="00FC2EB5" w:rsidRPr="008A6A0E">
        <w:rPr>
          <w:rFonts w:cs="Arial"/>
          <w:sz w:val="20"/>
          <w:szCs w:val="20"/>
        </w:rPr>
        <w:t xml:space="preserve">v pilotni in v </w:t>
      </w:r>
      <w:r w:rsidRPr="008A6A0E">
        <w:rPr>
          <w:rFonts w:cs="Arial"/>
          <w:sz w:val="20"/>
          <w:szCs w:val="20"/>
        </w:rPr>
        <w:t>glavni raziskavi.</w:t>
      </w:r>
    </w:p>
    <w:p w14:paraId="7F7CC2E1" w14:textId="77777777" w:rsidR="00CB7994" w:rsidRPr="00CB7994" w:rsidRDefault="00CB7994" w:rsidP="00CB7994">
      <w:pPr>
        <w:outlineLvl w:val="3"/>
        <w:rPr>
          <w:rFonts w:cs="Arial"/>
          <w:b/>
          <w:bCs/>
          <w:sz w:val="20"/>
          <w:szCs w:val="20"/>
        </w:rPr>
      </w:pPr>
      <w:r w:rsidRPr="00CB7994">
        <w:rPr>
          <w:rFonts w:cs="Arial"/>
          <w:b/>
          <w:bCs/>
          <w:sz w:val="20"/>
          <w:szCs w:val="20"/>
        </w:rPr>
        <w:t>a) Pilotna raziskava</w:t>
      </w:r>
    </w:p>
    <w:p w14:paraId="4393417A" w14:textId="79FD096C" w:rsidR="00CB7994" w:rsidRDefault="00CB7994" w:rsidP="00CB7994">
      <w:pPr>
        <w:jc w:val="both"/>
        <w:rPr>
          <w:rFonts w:cs="Arial"/>
          <w:sz w:val="20"/>
          <w:szCs w:val="20"/>
        </w:rPr>
      </w:pPr>
      <w:r w:rsidRPr="00CB7994">
        <w:rPr>
          <w:rFonts w:cs="Arial"/>
          <w:sz w:val="20"/>
          <w:szCs w:val="20"/>
        </w:rPr>
        <w:lastRenderedPageBreak/>
        <w:t xml:space="preserve">Pilotna raziskava se izvede pred začetkom glavnega zbiranja podatkov in je namenjena </w:t>
      </w:r>
      <w:r w:rsidR="008B267E">
        <w:rPr>
          <w:rFonts w:cs="Arial"/>
          <w:sz w:val="20"/>
          <w:szCs w:val="20"/>
        </w:rPr>
        <w:t>optimizaciji or</w:t>
      </w:r>
      <w:r w:rsidR="008B267E" w:rsidRPr="00364B53">
        <w:rPr>
          <w:rFonts w:cs="Arial"/>
          <w:sz w:val="20"/>
          <w:szCs w:val="20"/>
        </w:rPr>
        <w:t>ganiz</w:t>
      </w:r>
      <w:r w:rsidR="008B267E">
        <w:rPr>
          <w:rFonts w:cs="Arial"/>
          <w:sz w:val="20"/>
          <w:szCs w:val="20"/>
        </w:rPr>
        <w:t xml:space="preserve">iranosti </w:t>
      </w:r>
      <w:r w:rsidR="008B267E" w:rsidRPr="00364B53">
        <w:rPr>
          <w:rFonts w:cs="Arial"/>
          <w:sz w:val="20"/>
          <w:szCs w:val="20"/>
        </w:rPr>
        <w:t>terenskega dela, delovanj</w:t>
      </w:r>
      <w:r w:rsidR="008B267E">
        <w:rPr>
          <w:rFonts w:cs="Arial"/>
          <w:sz w:val="20"/>
          <w:szCs w:val="20"/>
        </w:rPr>
        <w:t>u aplikacije z merskimi inštrumenti</w:t>
      </w:r>
      <w:r w:rsidR="008B267E" w:rsidRPr="00364B53">
        <w:rPr>
          <w:rFonts w:cs="Arial"/>
          <w:sz w:val="20"/>
          <w:szCs w:val="20"/>
        </w:rPr>
        <w:t>, informacijsk</w:t>
      </w:r>
      <w:r w:rsidR="008B267E">
        <w:rPr>
          <w:rFonts w:cs="Arial"/>
          <w:sz w:val="20"/>
          <w:szCs w:val="20"/>
        </w:rPr>
        <w:t xml:space="preserve">ih </w:t>
      </w:r>
      <w:r w:rsidR="008B267E" w:rsidRPr="00364B53">
        <w:rPr>
          <w:rFonts w:cs="Arial"/>
          <w:sz w:val="20"/>
          <w:szCs w:val="20"/>
        </w:rPr>
        <w:t>sistem</w:t>
      </w:r>
      <w:r w:rsidR="008B267E">
        <w:rPr>
          <w:rFonts w:cs="Arial"/>
          <w:sz w:val="20"/>
          <w:szCs w:val="20"/>
        </w:rPr>
        <w:t xml:space="preserve">ov </w:t>
      </w:r>
      <w:r w:rsidR="008B267E" w:rsidRPr="00364B53">
        <w:rPr>
          <w:rFonts w:cs="Arial"/>
          <w:sz w:val="20"/>
          <w:szCs w:val="20"/>
        </w:rPr>
        <w:t>ter postopk</w:t>
      </w:r>
      <w:r w:rsidR="008B267E">
        <w:rPr>
          <w:rFonts w:cs="Arial"/>
          <w:sz w:val="20"/>
          <w:szCs w:val="20"/>
        </w:rPr>
        <w:t>ov</w:t>
      </w:r>
      <w:r w:rsidR="008B267E" w:rsidRPr="00364B53">
        <w:rPr>
          <w:rFonts w:cs="Arial"/>
          <w:sz w:val="20"/>
          <w:szCs w:val="20"/>
        </w:rPr>
        <w:t xml:space="preserve"> zbiranja podatkov pred začetkom glavne</w:t>
      </w:r>
      <w:r w:rsidR="008B267E">
        <w:rPr>
          <w:rFonts w:cs="Arial"/>
          <w:sz w:val="20"/>
          <w:szCs w:val="20"/>
        </w:rPr>
        <w:t xml:space="preserve"> raziskave</w:t>
      </w:r>
      <w:r w:rsidRPr="00CB7994">
        <w:rPr>
          <w:rFonts w:cs="Arial"/>
          <w:sz w:val="20"/>
          <w:szCs w:val="20"/>
        </w:rPr>
        <w:t xml:space="preserve">. </w:t>
      </w:r>
    </w:p>
    <w:p w14:paraId="2FBA2D54" w14:textId="77777777" w:rsidR="008A6A0E" w:rsidRDefault="00CB7994" w:rsidP="008A6A0E">
      <w:pPr>
        <w:spacing w:before="100" w:beforeAutospacing="1"/>
        <w:rPr>
          <w:rFonts w:cs="Arial"/>
          <w:sz w:val="20"/>
          <w:szCs w:val="20"/>
        </w:rPr>
      </w:pPr>
      <w:r w:rsidRPr="008A6A0E">
        <w:rPr>
          <w:rFonts w:cs="Arial"/>
          <w:sz w:val="20"/>
          <w:szCs w:val="20"/>
        </w:rPr>
        <w:t>V pilotni fazi se preveri zlasti:</w:t>
      </w:r>
    </w:p>
    <w:p w14:paraId="238FB2BE" w14:textId="77835006" w:rsidR="008A6A0E" w:rsidRPr="008A6A0E" w:rsidRDefault="00CB7994" w:rsidP="008A6A0E">
      <w:pPr>
        <w:pStyle w:val="Odstavekseznama"/>
        <w:numPr>
          <w:ilvl w:val="0"/>
          <w:numId w:val="33"/>
        </w:numPr>
        <w:spacing w:line="240" w:lineRule="auto"/>
        <w:rPr>
          <w:rFonts w:ascii="Arial" w:hAnsi="Arial" w:cs="Arial"/>
          <w:sz w:val="20"/>
          <w:szCs w:val="20"/>
        </w:rPr>
      </w:pPr>
      <w:r w:rsidRPr="008A6A0E">
        <w:rPr>
          <w:rFonts w:ascii="Arial" w:hAnsi="Arial" w:cs="Arial"/>
          <w:sz w:val="20"/>
          <w:szCs w:val="20"/>
        </w:rPr>
        <w:t>organizacija in potek terenskega zbiranja podatkov,</w:t>
      </w:r>
    </w:p>
    <w:p w14:paraId="3A0DE58B" w14:textId="77777777" w:rsidR="008A6A0E" w:rsidRPr="008A6A0E" w:rsidRDefault="00CB7994" w:rsidP="008A6A0E">
      <w:pPr>
        <w:pStyle w:val="Odstavekseznama"/>
        <w:numPr>
          <w:ilvl w:val="0"/>
          <w:numId w:val="32"/>
        </w:numPr>
        <w:spacing w:after="100" w:afterAutospacing="1" w:line="240" w:lineRule="auto"/>
        <w:rPr>
          <w:rFonts w:ascii="Arial" w:hAnsi="Arial" w:cs="Arial"/>
          <w:sz w:val="20"/>
          <w:szCs w:val="20"/>
        </w:rPr>
      </w:pPr>
      <w:r w:rsidRPr="008A6A0E">
        <w:rPr>
          <w:rFonts w:ascii="Arial" w:hAnsi="Arial" w:cs="Arial"/>
          <w:sz w:val="20"/>
          <w:szCs w:val="20"/>
        </w:rPr>
        <w:t>delovanje merskih instrumentov in informacijskih sistemov,</w:t>
      </w:r>
    </w:p>
    <w:p w14:paraId="47290019" w14:textId="77777777" w:rsidR="008A6A0E" w:rsidRPr="008A6A0E" w:rsidRDefault="00CB7994" w:rsidP="008A6A0E">
      <w:pPr>
        <w:pStyle w:val="Odstavekseznama"/>
        <w:numPr>
          <w:ilvl w:val="0"/>
          <w:numId w:val="32"/>
        </w:numPr>
        <w:spacing w:after="100" w:afterAutospacing="1" w:line="240" w:lineRule="auto"/>
        <w:rPr>
          <w:rFonts w:ascii="Arial" w:hAnsi="Arial" w:cs="Arial"/>
          <w:sz w:val="20"/>
          <w:szCs w:val="20"/>
        </w:rPr>
      </w:pPr>
      <w:r w:rsidRPr="008A6A0E">
        <w:rPr>
          <w:rFonts w:ascii="Arial" w:hAnsi="Arial" w:cs="Arial"/>
          <w:sz w:val="20"/>
          <w:szCs w:val="20"/>
        </w:rPr>
        <w:t>postopki anketiranja in kognitivnega testiranja,</w:t>
      </w:r>
    </w:p>
    <w:p w14:paraId="1C4F858E" w14:textId="77777777" w:rsidR="008A6A0E" w:rsidRPr="008A6A0E" w:rsidRDefault="00CB7994" w:rsidP="008A6A0E">
      <w:pPr>
        <w:pStyle w:val="Odstavekseznama"/>
        <w:numPr>
          <w:ilvl w:val="0"/>
          <w:numId w:val="32"/>
        </w:numPr>
        <w:spacing w:after="100" w:afterAutospacing="1" w:line="240" w:lineRule="auto"/>
        <w:rPr>
          <w:rFonts w:ascii="Arial" w:hAnsi="Arial" w:cs="Arial"/>
          <w:sz w:val="20"/>
          <w:szCs w:val="20"/>
        </w:rPr>
      </w:pPr>
      <w:r w:rsidRPr="008A6A0E">
        <w:rPr>
          <w:rFonts w:ascii="Arial" w:hAnsi="Arial" w:cs="Arial"/>
          <w:sz w:val="20"/>
          <w:szCs w:val="20"/>
        </w:rPr>
        <w:t>usposobljenost anketarjev za izvajanje raziskave,</w:t>
      </w:r>
    </w:p>
    <w:p w14:paraId="704D2679" w14:textId="42755ACD" w:rsidR="00CB7994" w:rsidRPr="008A6A0E" w:rsidRDefault="00CB7994" w:rsidP="008A6A0E">
      <w:pPr>
        <w:pStyle w:val="Odstavekseznama"/>
        <w:numPr>
          <w:ilvl w:val="0"/>
          <w:numId w:val="32"/>
        </w:numPr>
        <w:spacing w:after="100" w:afterAutospacing="1" w:line="240" w:lineRule="auto"/>
        <w:rPr>
          <w:rFonts w:ascii="Arial" w:hAnsi="Arial" w:cs="Arial"/>
          <w:sz w:val="20"/>
          <w:szCs w:val="20"/>
        </w:rPr>
      </w:pPr>
      <w:r w:rsidRPr="008A6A0E">
        <w:rPr>
          <w:rFonts w:ascii="Arial" w:hAnsi="Arial" w:cs="Arial"/>
          <w:sz w:val="20"/>
          <w:szCs w:val="20"/>
        </w:rPr>
        <w:t xml:space="preserve">odzivnost </w:t>
      </w:r>
      <w:r w:rsidR="001B78AB">
        <w:rPr>
          <w:rFonts w:ascii="Arial" w:hAnsi="Arial" w:cs="Arial"/>
          <w:sz w:val="20"/>
          <w:szCs w:val="20"/>
        </w:rPr>
        <w:t>respondentov</w:t>
      </w:r>
      <w:r w:rsidRPr="008A6A0E">
        <w:rPr>
          <w:rFonts w:ascii="Arial" w:hAnsi="Arial" w:cs="Arial"/>
          <w:sz w:val="20"/>
          <w:szCs w:val="20"/>
        </w:rPr>
        <w:t xml:space="preserve"> in učinkovitost pristopov za vzpostavitev kontakta z izbranimi osebami.</w:t>
      </w:r>
    </w:p>
    <w:p w14:paraId="5AC9F028" w14:textId="4DEB2DC7" w:rsidR="00CB7994" w:rsidRPr="008A6A0E" w:rsidRDefault="00CB7994" w:rsidP="00CB7994">
      <w:pPr>
        <w:spacing w:before="100" w:beforeAutospacing="1" w:after="100" w:afterAutospacing="1"/>
        <w:rPr>
          <w:rFonts w:cs="Arial"/>
          <w:sz w:val="20"/>
          <w:szCs w:val="20"/>
        </w:rPr>
      </w:pPr>
      <w:r w:rsidRPr="008A6A0E">
        <w:rPr>
          <w:rFonts w:cs="Arial"/>
          <w:sz w:val="20"/>
          <w:szCs w:val="20"/>
        </w:rPr>
        <w:t>Rezultati pilotne faze omogočajo preverjanje ustreznosti postopkov zbiranja podatkov ter identifikacijo morebitnih organizacijskih ali tehničnih težav pred začetkom glavne raziskave.</w:t>
      </w:r>
    </w:p>
    <w:p w14:paraId="100F26A5" w14:textId="77777777" w:rsidR="00CB7994" w:rsidRPr="00CB7994" w:rsidRDefault="00CB7994" w:rsidP="004D3EF5">
      <w:pPr>
        <w:jc w:val="both"/>
        <w:outlineLvl w:val="3"/>
        <w:rPr>
          <w:rFonts w:cs="Arial"/>
          <w:b/>
          <w:bCs/>
          <w:sz w:val="20"/>
          <w:szCs w:val="20"/>
        </w:rPr>
      </w:pPr>
      <w:r w:rsidRPr="00CB7994">
        <w:rPr>
          <w:rFonts w:cs="Arial"/>
          <w:b/>
          <w:bCs/>
          <w:sz w:val="20"/>
          <w:szCs w:val="20"/>
        </w:rPr>
        <w:t>b) Glavna raziskava</w:t>
      </w:r>
    </w:p>
    <w:p w14:paraId="304A41F0" w14:textId="77777777" w:rsidR="00CB7994" w:rsidRDefault="00CB7994" w:rsidP="004D3EF5">
      <w:pPr>
        <w:jc w:val="both"/>
        <w:rPr>
          <w:rFonts w:cs="Arial"/>
          <w:sz w:val="20"/>
          <w:szCs w:val="20"/>
        </w:rPr>
      </w:pPr>
      <w:r w:rsidRPr="00CB7994">
        <w:rPr>
          <w:rFonts w:cs="Arial"/>
          <w:sz w:val="20"/>
          <w:szCs w:val="20"/>
        </w:rPr>
        <w:t>Po uspešno zaključeni pilotni fazi se izvede glavna raziskava, ki predstavlja osrednjo fazo terenskega zbiranja podatkov. V tej fazi se zbiranje podatkov izvede v polnem obsegu raziskave, pri čemer se uporabijo organizacijski, tehnični in metodološki postopki, preverjeni v pilotni fazi. Namen glavne raziskave je zagotoviti zbiranje podatkov v obsegu in kakovosti, ki omogočata pripravo zanesljivih analiz in primerljivost rezultatov na nacionalni in mednarodni ravni.</w:t>
      </w:r>
    </w:p>
    <w:p w14:paraId="76F5C7D0" w14:textId="77777777" w:rsidR="004D3EF5" w:rsidRPr="00CB7994" w:rsidRDefault="004D3EF5" w:rsidP="004D3EF5">
      <w:pPr>
        <w:jc w:val="both"/>
        <w:rPr>
          <w:rFonts w:cs="Arial"/>
          <w:sz w:val="20"/>
          <w:szCs w:val="20"/>
        </w:rPr>
      </w:pPr>
    </w:p>
    <w:p w14:paraId="2BD05E4B" w14:textId="77777777" w:rsidR="00CB7994" w:rsidRPr="00CB7994" w:rsidRDefault="00CB7994" w:rsidP="004D3EF5">
      <w:pPr>
        <w:outlineLvl w:val="3"/>
        <w:rPr>
          <w:rFonts w:cs="Arial"/>
          <w:b/>
          <w:bCs/>
          <w:sz w:val="20"/>
          <w:szCs w:val="20"/>
        </w:rPr>
      </w:pPr>
      <w:r w:rsidRPr="00CB7994">
        <w:rPr>
          <w:rFonts w:cs="Arial"/>
          <w:b/>
          <w:bCs/>
          <w:sz w:val="20"/>
          <w:szCs w:val="20"/>
        </w:rPr>
        <w:t>c) Vzorčni načrt in velikost vzorca</w:t>
      </w:r>
    </w:p>
    <w:p w14:paraId="3E3527CB" w14:textId="12227318" w:rsidR="00CB7994" w:rsidRPr="00436ED9" w:rsidRDefault="00CB7994" w:rsidP="00436ED9">
      <w:pPr>
        <w:spacing w:after="100" w:afterAutospacing="1"/>
        <w:jc w:val="both"/>
        <w:rPr>
          <w:rFonts w:cs="Arial"/>
          <w:strike/>
          <w:sz w:val="20"/>
          <w:szCs w:val="20"/>
        </w:rPr>
      </w:pPr>
      <w:r w:rsidRPr="00436ED9">
        <w:rPr>
          <w:rFonts w:cs="Arial"/>
          <w:sz w:val="20"/>
          <w:szCs w:val="20"/>
        </w:rPr>
        <w:t xml:space="preserve">Vzorec </w:t>
      </w:r>
      <w:r w:rsidR="008B267E">
        <w:rPr>
          <w:rFonts w:cs="Arial"/>
          <w:sz w:val="20"/>
          <w:szCs w:val="20"/>
        </w:rPr>
        <w:t>respondentov</w:t>
      </w:r>
      <w:r w:rsidRPr="00436ED9">
        <w:rPr>
          <w:rFonts w:cs="Arial"/>
          <w:sz w:val="20"/>
          <w:szCs w:val="20"/>
        </w:rPr>
        <w:t xml:space="preserve"> je dvostopenjski verjetnostni vzorec in zajema osebe, stare od 16 do 65 let, ki živijo v zasebnih gospodinjstvih na območju Republike Slovenije. </w:t>
      </w:r>
    </w:p>
    <w:p w14:paraId="18447D07" w14:textId="0162596C" w:rsidR="00CB7994" w:rsidRPr="00CB7994" w:rsidRDefault="00FC2EB5" w:rsidP="004D3EF5">
      <w:pPr>
        <w:spacing w:before="100" w:beforeAutospacing="1" w:after="100" w:afterAutospacing="1"/>
        <w:jc w:val="both"/>
        <w:rPr>
          <w:rFonts w:cs="Arial"/>
          <w:sz w:val="20"/>
          <w:szCs w:val="20"/>
        </w:rPr>
      </w:pPr>
      <w:r>
        <w:rPr>
          <w:rFonts w:cs="Arial"/>
          <w:sz w:val="20"/>
          <w:szCs w:val="20"/>
        </w:rPr>
        <w:t>Zahtevan ob</w:t>
      </w:r>
      <w:r w:rsidR="00CB7994" w:rsidRPr="00CB7994">
        <w:rPr>
          <w:rFonts w:cs="Arial"/>
          <w:sz w:val="20"/>
          <w:szCs w:val="20"/>
        </w:rPr>
        <w:t xml:space="preserve">seg </w:t>
      </w:r>
      <w:r w:rsidR="008B267E">
        <w:rPr>
          <w:rFonts w:cs="Arial"/>
          <w:sz w:val="20"/>
          <w:szCs w:val="20"/>
        </w:rPr>
        <w:t>realizacije vzorca</w:t>
      </w:r>
      <w:r w:rsidR="00CB7994" w:rsidRPr="00CB7994">
        <w:rPr>
          <w:rFonts w:cs="Arial"/>
          <w:sz w:val="20"/>
          <w:szCs w:val="20"/>
        </w:rPr>
        <w:t xml:space="preserve"> (neto vzorec) je naslednji: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9"/>
        <w:gridCol w:w="3141"/>
      </w:tblGrid>
      <w:tr w:rsidR="00CB7994" w:rsidRPr="00CB7994" w14:paraId="3E96A031" w14:textId="77777777" w:rsidTr="004D3EF5">
        <w:trPr>
          <w:tblHeader/>
          <w:tblCellSpacing w:w="15" w:type="dxa"/>
        </w:trPr>
        <w:tc>
          <w:tcPr>
            <w:tcW w:w="0" w:type="auto"/>
            <w:vAlign w:val="center"/>
            <w:hideMark/>
          </w:tcPr>
          <w:p w14:paraId="167D26B3" w14:textId="77777777" w:rsidR="00CB7994" w:rsidRPr="00CB7994" w:rsidRDefault="00CB7994" w:rsidP="00CB7994">
            <w:pPr>
              <w:jc w:val="center"/>
              <w:rPr>
                <w:rFonts w:cs="Arial"/>
                <w:b/>
                <w:bCs/>
                <w:sz w:val="20"/>
                <w:szCs w:val="20"/>
              </w:rPr>
            </w:pPr>
            <w:r w:rsidRPr="00CB7994">
              <w:rPr>
                <w:rFonts w:cs="Arial"/>
                <w:b/>
                <w:bCs/>
                <w:sz w:val="20"/>
                <w:szCs w:val="20"/>
              </w:rPr>
              <w:t>Vrsta raziskave</w:t>
            </w:r>
          </w:p>
        </w:tc>
        <w:tc>
          <w:tcPr>
            <w:tcW w:w="0" w:type="auto"/>
            <w:vAlign w:val="center"/>
            <w:hideMark/>
          </w:tcPr>
          <w:p w14:paraId="5A425A7F" w14:textId="5F6A67C2" w:rsidR="00CB7994" w:rsidRPr="00CB7994" w:rsidRDefault="00CB7994" w:rsidP="00CB7994">
            <w:pPr>
              <w:jc w:val="center"/>
              <w:rPr>
                <w:rFonts w:cs="Arial"/>
                <w:b/>
                <w:bCs/>
                <w:sz w:val="20"/>
                <w:szCs w:val="20"/>
              </w:rPr>
            </w:pPr>
            <w:r w:rsidRPr="00CB7994">
              <w:rPr>
                <w:rFonts w:cs="Arial"/>
                <w:b/>
                <w:bCs/>
                <w:sz w:val="20"/>
                <w:szCs w:val="20"/>
              </w:rPr>
              <w:t xml:space="preserve">Predvidena velikost </w:t>
            </w:r>
            <w:r w:rsidR="00903737" w:rsidRPr="00436ED9">
              <w:rPr>
                <w:rFonts w:cs="Arial"/>
                <w:b/>
                <w:bCs/>
                <w:sz w:val="20"/>
                <w:szCs w:val="20"/>
              </w:rPr>
              <w:t>neto</w:t>
            </w:r>
            <w:r w:rsidR="00903737">
              <w:rPr>
                <w:rFonts w:cs="Arial"/>
                <w:b/>
                <w:bCs/>
                <w:sz w:val="20"/>
                <w:szCs w:val="20"/>
              </w:rPr>
              <w:t xml:space="preserve"> </w:t>
            </w:r>
            <w:r w:rsidRPr="00CB7994">
              <w:rPr>
                <w:rFonts w:cs="Arial"/>
                <w:b/>
                <w:bCs/>
                <w:sz w:val="20"/>
                <w:szCs w:val="20"/>
              </w:rPr>
              <w:t>vzorca</w:t>
            </w:r>
          </w:p>
        </w:tc>
      </w:tr>
      <w:tr w:rsidR="00CB7994" w:rsidRPr="00CB7994" w14:paraId="7B5E8088" w14:textId="77777777" w:rsidTr="004D3EF5">
        <w:trPr>
          <w:tblCellSpacing w:w="15" w:type="dxa"/>
        </w:trPr>
        <w:tc>
          <w:tcPr>
            <w:tcW w:w="0" w:type="auto"/>
            <w:vAlign w:val="center"/>
            <w:hideMark/>
          </w:tcPr>
          <w:p w14:paraId="338C3A6A" w14:textId="77777777" w:rsidR="00CB7994" w:rsidRPr="00CB7994" w:rsidRDefault="00CB7994" w:rsidP="00CB7994">
            <w:pPr>
              <w:rPr>
                <w:rFonts w:cs="Arial"/>
                <w:sz w:val="20"/>
                <w:szCs w:val="20"/>
              </w:rPr>
            </w:pPr>
            <w:r w:rsidRPr="00CB7994">
              <w:rPr>
                <w:rFonts w:cs="Arial"/>
                <w:sz w:val="20"/>
                <w:szCs w:val="20"/>
              </w:rPr>
              <w:t>Pilotna raziskava</w:t>
            </w:r>
          </w:p>
        </w:tc>
        <w:tc>
          <w:tcPr>
            <w:tcW w:w="0" w:type="auto"/>
            <w:vAlign w:val="center"/>
            <w:hideMark/>
          </w:tcPr>
          <w:p w14:paraId="25A9BA58" w14:textId="128D4662" w:rsidR="00CB7994" w:rsidRPr="00CB7994" w:rsidRDefault="00CB7994" w:rsidP="00CB7994">
            <w:pPr>
              <w:rPr>
                <w:rFonts w:cs="Arial"/>
                <w:sz w:val="20"/>
                <w:szCs w:val="20"/>
              </w:rPr>
            </w:pPr>
            <w:r w:rsidRPr="00CB7994">
              <w:rPr>
                <w:rFonts w:cs="Arial"/>
                <w:sz w:val="20"/>
                <w:szCs w:val="20"/>
              </w:rPr>
              <w:t xml:space="preserve">600 </w:t>
            </w:r>
            <w:r w:rsidR="008D2835">
              <w:rPr>
                <w:rFonts w:cs="Arial"/>
                <w:sz w:val="20"/>
                <w:szCs w:val="20"/>
              </w:rPr>
              <w:t>respondentov</w:t>
            </w:r>
          </w:p>
        </w:tc>
      </w:tr>
      <w:tr w:rsidR="00CB7994" w:rsidRPr="00CB7994" w14:paraId="17E0B4A8" w14:textId="77777777" w:rsidTr="004D3EF5">
        <w:trPr>
          <w:tblCellSpacing w:w="15" w:type="dxa"/>
        </w:trPr>
        <w:tc>
          <w:tcPr>
            <w:tcW w:w="0" w:type="auto"/>
            <w:vAlign w:val="center"/>
            <w:hideMark/>
          </w:tcPr>
          <w:p w14:paraId="7375D4F1" w14:textId="77777777" w:rsidR="00CB7994" w:rsidRPr="00CB7994" w:rsidRDefault="00CB7994" w:rsidP="00CB7994">
            <w:pPr>
              <w:rPr>
                <w:rFonts w:cs="Arial"/>
                <w:sz w:val="20"/>
                <w:szCs w:val="20"/>
              </w:rPr>
            </w:pPr>
            <w:r w:rsidRPr="00CB7994">
              <w:rPr>
                <w:rFonts w:cs="Arial"/>
                <w:sz w:val="20"/>
                <w:szCs w:val="20"/>
              </w:rPr>
              <w:t>Glavna raziskava</w:t>
            </w:r>
          </w:p>
        </w:tc>
        <w:tc>
          <w:tcPr>
            <w:tcW w:w="0" w:type="auto"/>
            <w:vAlign w:val="center"/>
            <w:hideMark/>
          </w:tcPr>
          <w:p w14:paraId="0A77255A" w14:textId="3E5413D5" w:rsidR="00CB7994" w:rsidRPr="00CB7994" w:rsidRDefault="00CB7994" w:rsidP="00CB7994">
            <w:pPr>
              <w:rPr>
                <w:rFonts w:cs="Arial"/>
                <w:sz w:val="20"/>
                <w:szCs w:val="20"/>
              </w:rPr>
            </w:pPr>
            <w:r w:rsidRPr="00CB7994">
              <w:rPr>
                <w:rFonts w:cs="Arial"/>
                <w:sz w:val="20"/>
                <w:szCs w:val="20"/>
              </w:rPr>
              <w:t xml:space="preserve">5500 </w:t>
            </w:r>
            <w:r w:rsidR="008D2835">
              <w:rPr>
                <w:rFonts w:cs="Arial"/>
                <w:sz w:val="20"/>
                <w:szCs w:val="20"/>
              </w:rPr>
              <w:t>respondentov</w:t>
            </w:r>
          </w:p>
        </w:tc>
      </w:tr>
    </w:tbl>
    <w:p w14:paraId="07881FFF" w14:textId="78F80E93" w:rsidR="00CB7994" w:rsidRPr="00217997" w:rsidRDefault="00CB7994" w:rsidP="00436ED9">
      <w:pPr>
        <w:spacing w:before="100" w:beforeAutospacing="1" w:after="100" w:afterAutospacing="1"/>
        <w:jc w:val="both"/>
        <w:rPr>
          <w:rFonts w:cs="Arial"/>
          <w:sz w:val="20"/>
          <w:szCs w:val="20"/>
        </w:rPr>
      </w:pPr>
      <w:r w:rsidRPr="00217997">
        <w:rPr>
          <w:rFonts w:cs="Arial"/>
          <w:sz w:val="20"/>
          <w:szCs w:val="20"/>
        </w:rPr>
        <w:t xml:space="preserve">Navedeni obsegi predstavljajo </w:t>
      </w:r>
      <w:r w:rsidR="00FC2EB5" w:rsidRPr="00217997">
        <w:rPr>
          <w:rFonts w:cs="Arial"/>
          <w:sz w:val="20"/>
          <w:szCs w:val="20"/>
        </w:rPr>
        <w:t xml:space="preserve">zahtevano </w:t>
      </w:r>
      <w:r w:rsidRPr="00217997">
        <w:rPr>
          <w:rFonts w:cs="Arial"/>
          <w:sz w:val="20"/>
          <w:szCs w:val="20"/>
        </w:rPr>
        <w:t xml:space="preserve">ciljno </w:t>
      </w:r>
      <w:r w:rsidR="008B267E" w:rsidRPr="00217997">
        <w:rPr>
          <w:rFonts w:cs="Arial"/>
          <w:sz w:val="20"/>
          <w:szCs w:val="20"/>
        </w:rPr>
        <w:t xml:space="preserve">realizacijo </w:t>
      </w:r>
      <w:r w:rsidRPr="00217997">
        <w:rPr>
          <w:rFonts w:cs="Arial"/>
          <w:sz w:val="20"/>
          <w:szCs w:val="20"/>
        </w:rPr>
        <w:t xml:space="preserve">neto vzorca, to je število uspešno zaključenih </w:t>
      </w:r>
      <w:r w:rsidR="008B267E" w:rsidRPr="00217997">
        <w:rPr>
          <w:rFonts w:cs="Arial"/>
          <w:sz w:val="20"/>
          <w:szCs w:val="20"/>
        </w:rPr>
        <w:t xml:space="preserve">uvodnih </w:t>
      </w:r>
      <w:r w:rsidRPr="00217997">
        <w:rPr>
          <w:rFonts w:cs="Arial"/>
          <w:sz w:val="20"/>
          <w:szCs w:val="20"/>
        </w:rPr>
        <w:t xml:space="preserve">intervjujev </w:t>
      </w:r>
      <w:r w:rsidR="008B267E" w:rsidRPr="00217997">
        <w:rPr>
          <w:rFonts w:cs="Arial"/>
          <w:sz w:val="20"/>
          <w:szCs w:val="20"/>
        </w:rPr>
        <w:t xml:space="preserve">in testiranj </w:t>
      </w:r>
      <w:r w:rsidRPr="00217997">
        <w:rPr>
          <w:rFonts w:cs="Arial"/>
          <w:sz w:val="20"/>
          <w:szCs w:val="20"/>
        </w:rPr>
        <w:t>z izbranimi</w:t>
      </w:r>
      <w:r w:rsidR="001B78AB" w:rsidRPr="00217997">
        <w:rPr>
          <w:rFonts w:cs="Arial"/>
          <w:sz w:val="20"/>
          <w:szCs w:val="20"/>
        </w:rPr>
        <w:t xml:space="preserve"> respondenti</w:t>
      </w:r>
      <w:r w:rsidRPr="00217997">
        <w:rPr>
          <w:rFonts w:cs="Arial"/>
          <w:sz w:val="20"/>
          <w:szCs w:val="20"/>
        </w:rPr>
        <w:t>.</w:t>
      </w:r>
      <w:r w:rsidR="00FC2EB5" w:rsidRPr="00217997">
        <w:rPr>
          <w:rFonts w:cs="Arial"/>
          <w:sz w:val="20"/>
          <w:szCs w:val="20"/>
        </w:rPr>
        <w:t xml:space="preserve"> </w:t>
      </w:r>
      <w:r w:rsidRPr="00217997">
        <w:rPr>
          <w:rFonts w:cs="Arial"/>
          <w:sz w:val="20"/>
          <w:szCs w:val="20"/>
        </w:rPr>
        <w:t>V skladu z metodologijo raziskave PIAAC mora končni neto vzorec v glavni raziskavi doseči najmanj 5</w:t>
      </w:r>
      <w:r w:rsidR="00903737" w:rsidRPr="00217997">
        <w:rPr>
          <w:rFonts w:cs="Arial"/>
          <w:sz w:val="20"/>
          <w:szCs w:val="20"/>
        </w:rPr>
        <w:t>500</w:t>
      </w:r>
      <w:r w:rsidRPr="00217997">
        <w:rPr>
          <w:rFonts w:cs="Arial"/>
          <w:sz w:val="20"/>
          <w:szCs w:val="20"/>
        </w:rPr>
        <w:t xml:space="preserve"> zaključenih </w:t>
      </w:r>
      <w:r w:rsidR="008B267E" w:rsidRPr="00217997">
        <w:rPr>
          <w:rFonts w:cs="Arial"/>
          <w:sz w:val="20"/>
          <w:szCs w:val="20"/>
        </w:rPr>
        <w:t>testiranj</w:t>
      </w:r>
      <w:r w:rsidRPr="00217997">
        <w:rPr>
          <w:rFonts w:cs="Arial"/>
          <w:sz w:val="20"/>
          <w:szCs w:val="20"/>
        </w:rPr>
        <w:t>, kar predstavlja minimalni standard za pripravo statistično zanesljivih nacionalnih ocen ter mednarodno primerljivost rezultatov raziskave.</w:t>
      </w:r>
    </w:p>
    <w:p w14:paraId="0C40362F" w14:textId="1F5F0054" w:rsidR="00CB7994" w:rsidRPr="00217997" w:rsidRDefault="00CB7994" w:rsidP="00436ED9">
      <w:pPr>
        <w:spacing w:before="100" w:beforeAutospacing="1" w:after="100" w:afterAutospacing="1"/>
        <w:jc w:val="both"/>
        <w:rPr>
          <w:rFonts w:cs="Arial"/>
          <w:sz w:val="20"/>
          <w:szCs w:val="20"/>
        </w:rPr>
      </w:pPr>
      <w:r w:rsidRPr="00217997">
        <w:rPr>
          <w:rFonts w:cs="Arial"/>
          <w:sz w:val="20"/>
          <w:szCs w:val="20"/>
        </w:rPr>
        <w:t>Izvajalec mora organizirati terensko zbiranje podatkov tako, da se zagotovi doseganje minimalne stopnje odzivnosti najmanj 50 %, izračunane v skladu z metodologijo raziskave PIAAC in mednarodnimi standardi OECD.</w:t>
      </w:r>
    </w:p>
    <w:p w14:paraId="2C9418E0" w14:textId="77777777" w:rsidR="0069784F" w:rsidRPr="0069784F" w:rsidRDefault="0069784F" w:rsidP="00364B53">
      <w:pPr>
        <w:jc w:val="both"/>
        <w:rPr>
          <w:rFonts w:cs="Arial"/>
          <w:sz w:val="20"/>
          <w:szCs w:val="20"/>
        </w:rPr>
      </w:pPr>
      <w:r w:rsidRPr="0069784F">
        <w:rPr>
          <w:rFonts w:cs="Arial"/>
          <w:sz w:val="20"/>
          <w:szCs w:val="20"/>
        </w:rPr>
        <w:t>Za doseganje zahtevane odzivnosti mora izvajalec zagotoviti zlasti:</w:t>
      </w:r>
    </w:p>
    <w:p w14:paraId="7EDEDF71" w14:textId="794D4F2B" w:rsidR="00FC2EB5" w:rsidRPr="00436ED9" w:rsidRDefault="00FC2EB5" w:rsidP="00436ED9">
      <w:pPr>
        <w:numPr>
          <w:ilvl w:val="0"/>
          <w:numId w:val="7"/>
        </w:numPr>
        <w:spacing w:after="100" w:afterAutospacing="1"/>
        <w:jc w:val="both"/>
        <w:rPr>
          <w:rFonts w:cs="Arial"/>
          <w:sz w:val="20"/>
          <w:szCs w:val="20"/>
        </w:rPr>
      </w:pPr>
      <w:r w:rsidRPr="00436ED9">
        <w:rPr>
          <w:rFonts w:cs="Arial"/>
          <w:sz w:val="20"/>
          <w:szCs w:val="20"/>
        </w:rPr>
        <w:t xml:space="preserve">ustrezno komunikacijo z </w:t>
      </w:r>
      <w:r w:rsidR="001B78AB">
        <w:rPr>
          <w:rFonts w:cs="Arial"/>
          <w:sz w:val="20"/>
          <w:szCs w:val="20"/>
        </w:rPr>
        <w:t>respondenti</w:t>
      </w:r>
      <w:r w:rsidRPr="000304FA">
        <w:rPr>
          <w:rFonts w:cs="Arial"/>
          <w:sz w:val="20"/>
          <w:szCs w:val="20"/>
        </w:rPr>
        <w:t xml:space="preserve"> t</w:t>
      </w:r>
      <w:r w:rsidRPr="00436ED9">
        <w:rPr>
          <w:rFonts w:cs="Arial"/>
          <w:sz w:val="20"/>
          <w:szCs w:val="20"/>
        </w:rPr>
        <w:t>er predstavitev namena raziskave,</w:t>
      </w:r>
    </w:p>
    <w:p w14:paraId="0CAE6AE4" w14:textId="77777777" w:rsidR="00FC2EB5" w:rsidRPr="00436ED9" w:rsidRDefault="0069784F" w:rsidP="00A73B84">
      <w:pPr>
        <w:numPr>
          <w:ilvl w:val="0"/>
          <w:numId w:val="7"/>
        </w:numPr>
        <w:spacing w:before="100" w:beforeAutospacing="1" w:after="100" w:afterAutospacing="1"/>
        <w:jc w:val="both"/>
        <w:rPr>
          <w:rFonts w:cs="Arial"/>
          <w:sz w:val="20"/>
          <w:szCs w:val="20"/>
        </w:rPr>
      </w:pPr>
      <w:r w:rsidRPr="00436ED9">
        <w:rPr>
          <w:rFonts w:cs="Arial"/>
          <w:sz w:val="20"/>
          <w:szCs w:val="20"/>
        </w:rPr>
        <w:t>ustrezno organizacijo terenskega dela in razporeditev anketarjev,</w:t>
      </w:r>
    </w:p>
    <w:p w14:paraId="1CA7A898" w14:textId="2CE35E0E" w:rsidR="0069784F" w:rsidRPr="00436ED9" w:rsidRDefault="0069784F" w:rsidP="00A73B84">
      <w:pPr>
        <w:numPr>
          <w:ilvl w:val="0"/>
          <w:numId w:val="7"/>
        </w:numPr>
        <w:spacing w:before="100" w:beforeAutospacing="1" w:after="100" w:afterAutospacing="1"/>
        <w:jc w:val="both"/>
        <w:rPr>
          <w:rFonts w:cs="Arial"/>
          <w:sz w:val="20"/>
          <w:szCs w:val="20"/>
        </w:rPr>
      </w:pPr>
      <w:r w:rsidRPr="00436ED9">
        <w:rPr>
          <w:rFonts w:cs="Arial"/>
          <w:sz w:val="20"/>
          <w:szCs w:val="20"/>
        </w:rPr>
        <w:t xml:space="preserve">večkratne poskuse kontaktiranja izbranih </w:t>
      </w:r>
      <w:r w:rsidR="001B78AB">
        <w:rPr>
          <w:rFonts w:cs="Arial"/>
          <w:sz w:val="20"/>
          <w:szCs w:val="20"/>
        </w:rPr>
        <w:t>respondentov</w:t>
      </w:r>
      <w:r w:rsidRPr="00436ED9">
        <w:rPr>
          <w:rFonts w:cs="Arial"/>
          <w:sz w:val="20"/>
          <w:szCs w:val="20"/>
        </w:rPr>
        <w:t xml:space="preserve"> v različnih časovnih terminih,</w:t>
      </w:r>
    </w:p>
    <w:p w14:paraId="5D4430A2" w14:textId="77777777" w:rsidR="0069784F" w:rsidRDefault="0069784F" w:rsidP="006B5602">
      <w:pPr>
        <w:numPr>
          <w:ilvl w:val="0"/>
          <w:numId w:val="7"/>
        </w:numPr>
        <w:spacing w:before="100" w:beforeAutospacing="1" w:after="100" w:afterAutospacing="1"/>
        <w:jc w:val="both"/>
        <w:rPr>
          <w:rFonts w:cs="Arial"/>
          <w:sz w:val="20"/>
          <w:szCs w:val="20"/>
        </w:rPr>
      </w:pPr>
      <w:r w:rsidRPr="00436ED9">
        <w:rPr>
          <w:rFonts w:cs="Arial"/>
          <w:sz w:val="20"/>
          <w:szCs w:val="20"/>
        </w:rPr>
        <w:t>sprotno spremljanje realizacije vzorca in odzivnosti na terenu,</w:t>
      </w:r>
    </w:p>
    <w:p w14:paraId="4716A480" w14:textId="0108CD92" w:rsidR="005A4A0A" w:rsidRPr="00436ED9" w:rsidRDefault="005A4A0A" w:rsidP="006B5602">
      <w:pPr>
        <w:numPr>
          <w:ilvl w:val="0"/>
          <w:numId w:val="7"/>
        </w:numPr>
        <w:spacing w:before="100" w:beforeAutospacing="1" w:after="100" w:afterAutospacing="1"/>
        <w:jc w:val="both"/>
        <w:rPr>
          <w:rFonts w:cs="Arial"/>
          <w:sz w:val="20"/>
          <w:szCs w:val="20"/>
        </w:rPr>
      </w:pPr>
      <w:r>
        <w:rPr>
          <w:rFonts w:cs="Arial"/>
          <w:sz w:val="20"/>
          <w:szCs w:val="20"/>
        </w:rPr>
        <w:t>sprotno in pravočasno obveščanje naročnika o dejanskem stanju na terenu,</w:t>
      </w:r>
    </w:p>
    <w:p w14:paraId="1C0A9111" w14:textId="77777777" w:rsidR="0069784F" w:rsidRPr="00436ED9" w:rsidRDefault="0069784F" w:rsidP="006B5602">
      <w:pPr>
        <w:numPr>
          <w:ilvl w:val="0"/>
          <w:numId w:val="7"/>
        </w:numPr>
        <w:spacing w:before="100" w:beforeAutospacing="1" w:after="100" w:afterAutospacing="1"/>
        <w:jc w:val="both"/>
        <w:rPr>
          <w:rFonts w:cs="Arial"/>
          <w:sz w:val="20"/>
          <w:szCs w:val="20"/>
        </w:rPr>
      </w:pPr>
      <w:r w:rsidRPr="00436ED9">
        <w:rPr>
          <w:rFonts w:cs="Arial"/>
          <w:sz w:val="20"/>
          <w:szCs w:val="20"/>
        </w:rPr>
        <w:t>pravočasno uvajanje ukrepov za izboljšanje odzivnosti v primeru nižje realizacije.</w:t>
      </w:r>
    </w:p>
    <w:p w14:paraId="5C6C0753" w14:textId="555C651B" w:rsidR="0069784F" w:rsidRPr="00436ED9" w:rsidRDefault="0069784F" w:rsidP="00364B53">
      <w:pPr>
        <w:spacing w:before="100" w:beforeAutospacing="1" w:after="100" w:afterAutospacing="1"/>
        <w:jc w:val="both"/>
        <w:rPr>
          <w:rFonts w:cs="Arial"/>
          <w:sz w:val="20"/>
          <w:szCs w:val="20"/>
        </w:rPr>
      </w:pPr>
      <w:r w:rsidRPr="00436ED9">
        <w:rPr>
          <w:rFonts w:cs="Arial"/>
          <w:sz w:val="20"/>
          <w:szCs w:val="20"/>
        </w:rPr>
        <w:t xml:space="preserve">Izvajalec mora naročniku redno poročati </w:t>
      </w:r>
      <w:r w:rsidR="009B0268" w:rsidRPr="00436ED9">
        <w:rPr>
          <w:rFonts w:cs="Arial"/>
          <w:sz w:val="20"/>
          <w:szCs w:val="20"/>
        </w:rPr>
        <w:t xml:space="preserve">v skladu s sprejetim </w:t>
      </w:r>
      <w:r w:rsidR="009B0268" w:rsidRPr="00436ED9">
        <w:rPr>
          <w:rFonts w:cs="Arial"/>
          <w:b/>
          <w:bCs/>
          <w:sz w:val="20"/>
          <w:szCs w:val="20"/>
        </w:rPr>
        <w:t>izvedbenim načrtom</w:t>
      </w:r>
      <w:r w:rsidR="009B0268" w:rsidRPr="00436ED9">
        <w:rPr>
          <w:rFonts w:cs="Arial"/>
          <w:sz w:val="20"/>
          <w:szCs w:val="20"/>
        </w:rPr>
        <w:t>, ki ga posebej dogovorita po podpisu pogodbe</w:t>
      </w:r>
      <w:r w:rsidR="00FC2EB5" w:rsidRPr="00436ED9">
        <w:rPr>
          <w:rFonts w:cs="Arial"/>
          <w:sz w:val="20"/>
          <w:szCs w:val="20"/>
        </w:rPr>
        <w:t xml:space="preserve">. Izvajalec poroča o: </w:t>
      </w:r>
      <w:r w:rsidRPr="00436ED9">
        <w:rPr>
          <w:rFonts w:cs="Arial"/>
          <w:sz w:val="20"/>
          <w:szCs w:val="20"/>
        </w:rPr>
        <w:t>realizaciji vzorca</w:t>
      </w:r>
      <w:r w:rsidR="009B0268" w:rsidRPr="00436ED9">
        <w:rPr>
          <w:rFonts w:cs="Arial"/>
          <w:sz w:val="20"/>
          <w:szCs w:val="20"/>
        </w:rPr>
        <w:t xml:space="preserve"> v skladu z dogovorom</w:t>
      </w:r>
      <w:r w:rsidRPr="00436ED9">
        <w:rPr>
          <w:rFonts w:cs="Arial"/>
          <w:sz w:val="20"/>
          <w:szCs w:val="20"/>
        </w:rPr>
        <w:t>, vključno s podatki o številu uspešno izvedenih intervjujev, neuspelih kontaktih, zavrnitvah sodelovanja ter drugih statusih anket v skladu s standardi raziskave PIAAC</w:t>
      </w:r>
      <w:r w:rsidR="00FC2EB5" w:rsidRPr="00436ED9">
        <w:rPr>
          <w:rFonts w:cs="Arial"/>
          <w:sz w:val="20"/>
          <w:szCs w:val="20"/>
        </w:rPr>
        <w:t xml:space="preserve"> in medsebojnim dogovorom. </w:t>
      </w:r>
    </w:p>
    <w:p w14:paraId="2FB2C53D" w14:textId="77777777" w:rsidR="0033370E" w:rsidRPr="0033370E" w:rsidRDefault="0033370E" w:rsidP="00436ED9">
      <w:pPr>
        <w:spacing w:after="100" w:afterAutospacing="1"/>
        <w:outlineLvl w:val="0"/>
        <w:rPr>
          <w:rFonts w:cs="Arial"/>
          <w:b/>
          <w:bCs/>
          <w:kern w:val="36"/>
          <w:sz w:val="20"/>
          <w:szCs w:val="20"/>
        </w:rPr>
      </w:pPr>
      <w:r w:rsidRPr="0033370E">
        <w:rPr>
          <w:rFonts w:cs="Arial"/>
          <w:b/>
          <w:bCs/>
          <w:kern w:val="36"/>
          <w:sz w:val="20"/>
          <w:szCs w:val="20"/>
        </w:rPr>
        <w:t>4. Obseg storitev izvajalca</w:t>
      </w:r>
    </w:p>
    <w:p w14:paraId="784574EC" w14:textId="77777777" w:rsidR="0033370E" w:rsidRPr="0033370E" w:rsidRDefault="0033370E" w:rsidP="00364B53">
      <w:pPr>
        <w:spacing w:before="100" w:beforeAutospacing="1" w:after="100" w:afterAutospacing="1"/>
        <w:rPr>
          <w:rFonts w:cs="Arial"/>
          <w:sz w:val="20"/>
          <w:szCs w:val="20"/>
        </w:rPr>
      </w:pPr>
      <w:r w:rsidRPr="0033370E">
        <w:rPr>
          <w:rFonts w:cs="Arial"/>
          <w:sz w:val="20"/>
          <w:szCs w:val="20"/>
        </w:rPr>
        <w:lastRenderedPageBreak/>
        <w:t>Izvajalec mora zagotoviti celovito izvedbo terenskega zbiranja podatkov, ki vključuje naslednje naloge:</w:t>
      </w:r>
    </w:p>
    <w:p w14:paraId="1BA371AE" w14:textId="6AE1639E" w:rsidR="0033370E" w:rsidRPr="0033370E" w:rsidRDefault="0033370E" w:rsidP="00364B53">
      <w:pPr>
        <w:outlineLvl w:val="2"/>
        <w:rPr>
          <w:rFonts w:cs="Arial"/>
          <w:b/>
          <w:bCs/>
          <w:sz w:val="20"/>
          <w:szCs w:val="20"/>
        </w:rPr>
      </w:pPr>
      <w:r w:rsidRPr="0033370E">
        <w:rPr>
          <w:rFonts w:cs="Arial"/>
          <w:b/>
          <w:bCs/>
          <w:sz w:val="20"/>
          <w:szCs w:val="20"/>
        </w:rPr>
        <w:t xml:space="preserve">4.1 Organizacija in vodenje </w:t>
      </w:r>
      <w:r w:rsidR="006350C2">
        <w:rPr>
          <w:rFonts w:cs="Arial"/>
          <w:b/>
          <w:bCs/>
          <w:sz w:val="20"/>
          <w:szCs w:val="20"/>
        </w:rPr>
        <w:t xml:space="preserve">terenskega dela raziskave </w:t>
      </w:r>
    </w:p>
    <w:p w14:paraId="36B26C01" w14:textId="3DABE68A" w:rsidR="00996C44" w:rsidRPr="00436ED9" w:rsidRDefault="007B1F3E" w:rsidP="00364B53">
      <w:pPr>
        <w:jc w:val="both"/>
        <w:rPr>
          <w:rFonts w:cs="Arial"/>
          <w:sz w:val="20"/>
          <w:szCs w:val="20"/>
        </w:rPr>
      </w:pPr>
      <w:r w:rsidRPr="007B1F3E">
        <w:rPr>
          <w:rFonts w:cs="Arial"/>
          <w:sz w:val="20"/>
          <w:szCs w:val="20"/>
        </w:rPr>
        <w:t>I</w:t>
      </w:r>
      <w:r w:rsidR="00996C44" w:rsidRPr="007B1F3E">
        <w:rPr>
          <w:rFonts w:cs="Arial"/>
          <w:sz w:val="20"/>
          <w:szCs w:val="20"/>
        </w:rPr>
        <w:t>zvaj</w:t>
      </w:r>
      <w:r w:rsidR="00996C44" w:rsidRPr="00C23ED0">
        <w:rPr>
          <w:rFonts w:cs="Arial"/>
          <w:sz w:val="20"/>
          <w:szCs w:val="20"/>
        </w:rPr>
        <w:t>alec mora zagotoviti strokovno usposobljen tim, ki</w:t>
      </w:r>
      <w:r w:rsidR="00996C44" w:rsidRPr="00436ED9">
        <w:rPr>
          <w:rFonts w:cs="Arial"/>
          <w:sz w:val="20"/>
          <w:szCs w:val="20"/>
        </w:rPr>
        <w:t xml:space="preserve"> bo odgovoren za načrtovanje, organizacijo, koordinacijo in nadzor vseh faz terenskega zbiranja podatkov</w:t>
      </w:r>
      <w:r w:rsidR="00F65BCC" w:rsidRPr="00436ED9">
        <w:rPr>
          <w:rFonts w:cs="Arial"/>
          <w:sz w:val="20"/>
          <w:szCs w:val="20"/>
        </w:rPr>
        <w:t>. T</w:t>
      </w:r>
      <w:r w:rsidR="00996C44" w:rsidRPr="00436ED9">
        <w:rPr>
          <w:rFonts w:cs="Arial"/>
          <w:sz w:val="20"/>
          <w:szCs w:val="20"/>
        </w:rPr>
        <w:t xml:space="preserve">im mora </w:t>
      </w:r>
      <w:r w:rsidR="00F65BCC" w:rsidRPr="00436ED9">
        <w:rPr>
          <w:rFonts w:cs="Arial"/>
          <w:sz w:val="20"/>
          <w:szCs w:val="20"/>
        </w:rPr>
        <w:t>pokrivati najm</w:t>
      </w:r>
      <w:r w:rsidR="00996C44" w:rsidRPr="00436ED9">
        <w:rPr>
          <w:rFonts w:cs="Arial"/>
          <w:sz w:val="20"/>
          <w:szCs w:val="20"/>
        </w:rPr>
        <w:t xml:space="preserve">anj </w:t>
      </w:r>
      <w:r w:rsidR="001F4011" w:rsidRPr="00436ED9">
        <w:rPr>
          <w:rFonts w:cs="Arial"/>
          <w:sz w:val="20"/>
          <w:szCs w:val="20"/>
        </w:rPr>
        <w:t xml:space="preserve">štiri </w:t>
      </w:r>
      <w:r w:rsidR="00996C44" w:rsidRPr="00436ED9">
        <w:rPr>
          <w:rFonts w:cs="Arial"/>
          <w:sz w:val="20"/>
          <w:szCs w:val="20"/>
        </w:rPr>
        <w:t>ključne vloge:</w:t>
      </w:r>
    </w:p>
    <w:p w14:paraId="14FF9E5A" w14:textId="77777777" w:rsidR="00F65BCC" w:rsidRPr="00436ED9" w:rsidRDefault="00996C44" w:rsidP="00436ED9">
      <w:pPr>
        <w:numPr>
          <w:ilvl w:val="0"/>
          <w:numId w:val="8"/>
        </w:numPr>
        <w:spacing w:after="100" w:afterAutospacing="1"/>
        <w:jc w:val="both"/>
        <w:rPr>
          <w:rFonts w:cs="Arial"/>
          <w:sz w:val="20"/>
          <w:szCs w:val="20"/>
        </w:rPr>
      </w:pPr>
      <w:r w:rsidRPr="00436ED9">
        <w:rPr>
          <w:rFonts w:cs="Arial"/>
          <w:sz w:val="20"/>
          <w:szCs w:val="20"/>
        </w:rPr>
        <w:t>vod</w:t>
      </w:r>
      <w:r w:rsidR="00F65BCC" w:rsidRPr="00436ED9">
        <w:rPr>
          <w:rFonts w:cs="Arial"/>
          <w:sz w:val="20"/>
          <w:szCs w:val="20"/>
        </w:rPr>
        <w:t xml:space="preserve">enje terenskega dela </w:t>
      </w:r>
      <w:r w:rsidRPr="00436ED9">
        <w:rPr>
          <w:rFonts w:cs="Arial"/>
          <w:sz w:val="20"/>
          <w:szCs w:val="20"/>
        </w:rPr>
        <w:t>raziskave,</w:t>
      </w:r>
    </w:p>
    <w:p w14:paraId="1CA9082D" w14:textId="2EAB1B0C" w:rsidR="00996C44" w:rsidRPr="00436ED9" w:rsidRDefault="00996C44" w:rsidP="003E5235">
      <w:pPr>
        <w:numPr>
          <w:ilvl w:val="0"/>
          <w:numId w:val="8"/>
        </w:numPr>
        <w:spacing w:before="100" w:beforeAutospacing="1" w:after="100" w:afterAutospacing="1"/>
        <w:jc w:val="both"/>
        <w:rPr>
          <w:rFonts w:cs="Arial"/>
          <w:sz w:val="20"/>
          <w:szCs w:val="20"/>
        </w:rPr>
      </w:pPr>
      <w:r w:rsidRPr="00436ED9">
        <w:rPr>
          <w:rFonts w:cs="Arial"/>
          <w:sz w:val="20"/>
          <w:szCs w:val="20"/>
        </w:rPr>
        <w:t>koordi</w:t>
      </w:r>
      <w:r w:rsidR="00F65BCC" w:rsidRPr="00436ED9">
        <w:rPr>
          <w:rFonts w:cs="Arial"/>
          <w:sz w:val="20"/>
          <w:szCs w:val="20"/>
        </w:rPr>
        <w:t>nir</w:t>
      </w:r>
      <w:r w:rsidRPr="00436ED9">
        <w:rPr>
          <w:rFonts w:cs="Arial"/>
          <w:sz w:val="20"/>
          <w:szCs w:val="20"/>
        </w:rPr>
        <w:t>a</w:t>
      </w:r>
      <w:r w:rsidR="00F65BCC" w:rsidRPr="00436ED9">
        <w:rPr>
          <w:rFonts w:cs="Arial"/>
          <w:sz w:val="20"/>
          <w:szCs w:val="20"/>
        </w:rPr>
        <w:t xml:space="preserve">nje </w:t>
      </w:r>
      <w:r w:rsidRPr="00436ED9">
        <w:rPr>
          <w:rFonts w:cs="Arial"/>
          <w:sz w:val="20"/>
          <w:szCs w:val="20"/>
        </w:rPr>
        <w:t>terenskega dela,</w:t>
      </w:r>
    </w:p>
    <w:p w14:paraId="1BAB7374" w14:textId="6AA04C16" w:rsidR="00996C44" w:rsidRPr="00436ED9" w:rsidRDefault="00996C44" w:rsidP="006B5602">
      <w:pPr>
        <w:numPr>
          <w:ilvl w:val="0"/>
          <w:numId w:val="8"/>
        </w:numPr>
        <w:spacing w:before="100" w:beforeAutospacing="1" w:after="100" w:afterAutospacing="1"/>
        <w:jc w:val="both"/>
        <w:rPr>
          <w:rFonts w:cs="Arial"/>
          <w:sz w:val="20"/>
          <w:szCs w:val="20"/>
        </w:rPr>
      </w:pPr>
      <w:r w:rsidRPr="00436ED9">
        <w:rPr>
          <w:rFonts w:cs="Arial"/>
          <w:sz w:val="20"/>
          <w:szCs w:val="20"/>
        </w:rPr>
        <w:t>usposabljanje in nadzor anketarjev,</w:t>
      </w:r>
    </w:p>
    <w:p w14:paraId="062D5127" w14:textId="00049FF9" w:rsidR="00996C44" w:rsidRPr="00436ED9" w:rsidRDefault="00996C44" w:rsidP="00BB2C1F">
      <w:pPr>
        <w:numPr>
          <w:ilvl w:val="0"/>
          <w:numId w:val="8"/>
        </w:numPr>
        <w:spacing w:before="100" w:beforeAutospacing="1" w:after="100" w:afterAutospacing="1"/>
        <w:jc w:val="both"/>
        <w:rPr>
          <w:rFonts w:cs="Arial"/>
          <w:sz w:val="20"/>
          <w:szCs w:val="20"/>
        </w:rPr>
      </w:pPr>
      <w:r w:rsidRPr="00436ED9">
        <w:rPr>
          <w:rFonts w:cs="Arial"/>
          <w:sz w:val="20"/>
          <w:szCs w:val="20"/>
        </w:rPr>
        <w:t xml:space="preserve">IKT </w:t>
      </w:r>
      <w:r w:rsidR="00F65BCC" w:rsidRPr="00436ED9">
        <w:rPr>
          <w:rFonts w:cs="Arial"/>
          <w:sz w:val="20"/>
          <w:szCs w:val="20"/>
        </w:rPr>
        <w:t xml:space="preserve">podporo za izvedbo terenskega dela </w:t>
      </w:r>
      <w:r w:rsidRPr="00436ED9">
        <w:rPr>
          <w:rFonts w:cs="Arial"/>
          <w:sz w:val="20"/>
          <w:szCs w:val="20"/>
        </w:rPr>
        <w:t>raziskav</w:t>
      </w:r>
      <w:r w:rsidR="00F65BCC" w:rsidRPr="00436ED9">
        <w:rPr>
          <w:rFonts w:cs="Arial"/>
          <w:sz w:val="20"/>
          <w:szCs w:val="20"/>
        </w:rPr>
        <w:t>e</w:t>
      </w:r>
      <w:r w:rsidR="001F4011" w:rsidRPr="00436ED9">
        <w:rPr>
          <w:rFonts w:cs="Arial"/>
          <w:sz w:val="20"/>
          <w:szCs w:val="20"/>
        </w:rPr>
        <w:t>.</w:t>
      </w:r>
    </w:p>
    <w:p w14:paraId="138EFA12" w14:textId="13F6FF94" w:rsidR="00996C44" w:rsidRPr="00436ED9" w:rsidRDefault="00996C44" w:rsidP="00364B53">
      <w:pPr>
        <w:spacing w:before="100" w:beforeAutospacing="1" w:after="100" w:afterAutospacing="1"/>
        <w:jc w:val="both"/>
        <w:rPr>
          <w:rFonts w:cs="Arial"/>
          <w:sz w:val="20"/>
          <w:szCs w:val="20"/>
        </w:rPr>
      </w:pPr>
      <w:r w:rsidRPr="00436ED9">
        <w:rPr>
          <w:rFonts w:cs="Arial"/>
          <w:sz w:val="20"/>
          <w:szCs w:val="20"/>
        </w:rPr>
        <w:t xml:space="preserve">Člani </w:t>
      </w:r>
      <w:r w:rsidR="00CE0CCE" w:rsidRPr="00436ED9">
        <w:rPr>
          <w:rFonts w:cs="Arial"/>
          <w:sz w:val="20"/>
          <w:szCs w:val="20"/>
        </w:rPr>
        <w:t xml:space="preserve">strokovnega </w:t>
      </w:r>
      <w:r w:rsidRPr="00436ED9">
        <w:rPr>
          <w:rFonts w:cs="Arial"/>
          <w:sz w:val="20"/>
          <w:szCs w:val="20"/>
        </w:rPr>
        <w:t xml:space="preserve">tima morajo tesno sodelovati </w:t>
      </w:r>
      <w:r w:rsidR="00CE0CCE" w:rsidRPr="00436ED9">
        <w:rPr>
          <w:rFonts w:cs="Arial"/>
          <w:sz w:val="20"/>
          <w:szCs w:val="20"/>
        </w:rPr>
        <w:t xml:space="preserve">z naročnikom </w:t>
      </w:r>
      <w:r w:rsidRPr="00436ED9">
        <w:rPr>
          <w:rFonts w:cs="Arial"/>
          <w:sz w:val="20"/>
          <w:szCs w:val="20"/>
        </w:rPr>
        <w:t xml:space="preserve">in zagotavljati nemoten potek vseh faz </w:t>
      </w:r>
      <w:r w:rsidR="00CE0CCE" w:rsidRPr="00436ED9">
        <w:rPr>
          <w:rFonts w:cs="Arial"/>
          <w:sz w:val="20"/>
          <w:szCs w:val="20"/>
        </w:rPr>
        <w:t xml:space="preserve">terenske </w:t>
      </w:r>
      <w:r w:rsidRPr="00436ED9">
        <w:rPr>
          <w:rFonts w:cs="Arial"/>
          <w:sz w:val="20"/>
          <w:szCs w:val="20"/>
        </w:rPr>
        <w:t xml:space="preserve">raziskave, ter zagotavljati usklajenost izvajanja </w:t>
      </w:r>
      <w:r w:rsidR="00CE0CCE" w:rsidRPr="00436ED9">
        <w:rPr>
          <w:rFonts w:cs="Arial"/>
          <w:sz w:val="20"/>
          <w:szCs w:val="20"/>
        </w:rPr>
        <w:t xml:space="preserve">terenske </w:t>
      </w:r>
      <w:r w:rsidRPr="00436ED9">
        <w:rPr>
          <w:rFonts w:cs="Arial"/>
          <w:sz w:val="20"/>
          <w:szCs w:val="20"/>
        </w:rPr>
        <w:t>raziskave z metodološkimi standardi PIAAC.</w:t>
      </w:r>
    </w:p>
    <w:p w14:paraId="156E33D8" w14:textId="55DC7DAA" w:rsidR="00CE0CCE" w:rsidRPr="002F290B" w:rsidRDefault="00CE0CCE" w:rsidP="00364B53">
      <w:pPr>
        <w:jc w:val="both"/>
        <w:outlineLvl w:val="3"/>
        <w:rPr>
          <w:rFonts w:cs="Arial"/>
          <w:b/>
          <w:bCs/>
          <w:sz w:val="20"/>
          <w:szCs w:val="20"/>
        </w:rPr>
      </w:pPr>
      <w:r w:rsidRPr="002F290B">
        <w:rPr>
          <w:rFonts w:cs="Arial"/>
          <w:b/>
          <w:bCs/>
          <w:sz w:val="20"/>
          <w:szCs w:val="20"/>
        </w:rPr>
        <w:t xml:space="preserve">Opis glavnih vlog strokovnega tima </w:t>
      </w:r>
    </w:p>
    <w:p w14:paraId="29FC7359" w14:textId="6AA51848" w:rsidR="00996C44" w:rsidRPr="002F290B" w:rsidRDefault="00996C44" w:rsidP="00CE0CCE">
      <w:pPr>
        <w:jc w:val="both"/>
        <w:outlineLvl w:val="3"/>
        <w:rPr>
          <w:rFonts w:cs="Arial"/>
          <w:sz w:val="20"/>
          <w:szCs w:val="20"/>
        </w:rPr>
      </w:pPr>
      <w:r w:rsidRPr="002F290B">
        <w:rPr>
          <w:rFonts w:cs="Arial"/>
          <w:b/>
          <w:bCs/>
          <w:sz w:val="20"/>
          <w:szCs w:val="20"/>
        </w:rPr>
        <w:t>Vod</w:t>
      </w:r>
      <w:r w:rsidR="00CE0CCE" w:rsidRPr="002F290B">
        <w:rPr>
          <w:rFonts w:cs="Arial"/>
          <w:b/>
          <w:bCs/>
          <w:sz w:val="20"/>
          <w:szCs w:val="20"/>
        </w:rPr>
        <w:t xml:space="preserve">ja terenske </w:t>
      </w:r>
      <w:r w:rsidRPr="002F290B">
        <w:rPr>
          <w:rFonts w:cs="Arial"/>
          <w:b/>
          <w:bCs/>
          <w:sz w:val="20"/>
          <w:szCs w:val="20"/>
        </w:rPr>
        <w:t>raziskave</w:t>
      </w:r>
      <w:r w:rsidR="00CE0CCE" w:rsidRPr="002F290B">
        <w:rPr>
          <w:rFonts w:cs="Arial"/>
          <w:b/>
          <w:bCs/>
          <w:sz w:val="20"/>
          <w:szCs w:val="20"/>
        </w:rPr>
        <w:t xml:space="preserve">: </w:t>
      </w:r>
      <w:r w:rsidRPr="002F290B">
        <w:rPr>
          <w:rFonts w:cs="Arial"/>
          <w:sz w:val="20"/>
          <w:szCs w:val="20"/>
        </w:rPr>
        <w:t xml:space="preserve">Vodja raziskave je odgovoren za celovito strokovno in organizacijsko vodenje </w:t>
      </w:r>
      <w:r w:rsidR="00CE0CCE" w:rsidRPr="002F290B">
        <w:rPr>
          <w:rFonts w:cs="Arial"/>
          <w:sz w:val="20"/>
          <w:szCs w:val="20"/>
        </w:rPr>
        <w:t>terenske raziskave</w:t>
      </w:r>
      <w:r w:rsidRPr="002F290B">
        <w:rPr>
          <w:rFonts w:cs="Arial"/>
          <w:sz w:val="20"/>
          <w:szCs w:val="20"/>
        </w:rPr>
        <w:t>. Njegove naloge vključujejo predvsem:</w:t>
      </w:r>
    </w:p>
    <w:p w14:paraId="54E1F2AD" w14:textId="2E0BF89B" w:rsidR="00996C44" w:rsidRPr="002F290B" w:rsidRDefault="00996C44" w:rsidP="006B5602">
      <w:pPr>
        <w:numPr>
          <w:ilvl w:val="0"/>
          <w:numId w:val="9"/>
        </w:numPr>
        <w:spacing w:after="100" w:afterAutospacing="1"/>
        <w:jc w:val="both"/>
        <w:rPr>
          <w:rFonts w:cs="Arial"/>
          <w:sz w:val="20"/>
          <w:szCs w:val="20"/>
        </w:rPr>
      </w:pPr>
      <w:r w:rsidRPr="002F290B">
        <w:rPr>
          <w:rFonts w:cs="Arial"/>
          <w:sz w:val="20"/>
          <w:szCs w:val="20"/>
        </w:rPr>
        <w:t xml:space="preserve">načrtovanje in usklajevanje vseh aktivnosti, povezanih z izvedbo </w:t>
      </w:r>
      <w:r w:rsidR="00CE0CCE" w:rsidRPr="002F290B">
        <w:rPr>
          <w:rFonts w:cs="Arial"/>
          <w:sz w:val="20"/>
          <w:szCs w:val="20"/>
        </w:rPr>
        <w:t xml:space="preserve">terenske </w:t>
      </w:r>
      <w:r w:rsidRPr="002F290B">
        <w:rPr>
          <w:rFonts w:cs="Arial"/>
          <w:sz w:val="20"/>
          <w:szCs w:val="20"/>
        </w:rPr>
        <w:t>raziskave,</w:t>
      </w:r>
    </w:p>
    <w:p w14:paraId="7B27AC6A" w14:textId="598F9379" w:rsidR="00996C44" w:rsidRPr="002F290B" w:rsidRDefault="001F4011" w:rsidP="006B5602">
      <w:pPr>
        <w:numPr>
          <w:ilvl w:val="0"/>
          <w:numId w:val="9"/>
        </w:numPr>
        <w:spacing w:before="100" w:beforeAutospacing="1" w:after="100" w:afterAutospacing="1"/>
        <w:jc w:val="both"/>
        <w:rPr>
          <w:rFonts w:cs="Arial"/>
          <w:sz w:val="20"/>
          <w:szCs w:val="20"/>
        </w:rPr>
      </w:pPr>
      <w:r w:rsidRPr="002F290B">
        <w:rPr>
          <w:rFonts w:cs="Arial"/>
          <w:sz w:val="20"/>
          <w:szCs w:val="20"/>
        </w:rPr>
        <w:t xml:space="preserve">usposabljanje, </w:t>
      </w:r>
      <w:r w:rsidR="00996C44" w:rsidRPr="002F290B">
        <w:rPr>
          <w:rFonts w:cs="Arial"/>
          <w:sz w:val="20"/>
          <w:szCs w:val="20"/>
        </w:rPr>
        <w:t>koordinacij</w:t>
      </w:r>
      <w:r w:rsidRPr="002F290B">
        <w:rPr>
          <w:rFonts w:cs="Arial"/>
          <w:sz w:val="20"/>
          <w:szCs w:val="20"/>
        </w:rPr>
        <w:t>a</w:t>
      </w:r>
      <w:r w:rsidR="00996C44" w:rsidRPr="002F290B">
        <w:rPr>
          <w:rFonts w:cs="Arial"/>
          <w:sz w:val="20"/>
          <w:szCs w:val="20"/>
        </w:rPr>
        <w:t xml:space="preserve"> dela </w:t>
      </w:r>
      <w:r w:rsidR="00CE0CCE" w:rsidRPr="002F290B">
        <w:rPr>
          <w:rFonts w:cs="Arial"/>
          <w:sz w:val="20"/>
          <w:szCs w:val="20"/>
        </w:rPr>
        <w:t>strokovnega</w:t>
      </w:r>
      <w:r w:rsidR="00996C44" w:rsidRPr="002F290B">
        <w:rPr>
          <w:rFonts w:cs="Arial"/>
          <w:sz w:val="20"/>
          <w:szCs w:val="20"/>
        </w:rPr>
        <w:t xml:space="preserve"> tima in nadzor nad izvajanjem nalog posameznih članov tima,</w:t>
      </w:r>
    </w:p>
    <w:p w14:paraId="5D50D427" w14:textId="6A6F9B2C" w:rsidR="00CE0CCE" w:rsidRPr="002F290B" w:rsidRDefault="00CE0CCE" w:rsidP="00CE0CCE">
      <w:pPr>
        <w:numPr>
          <w:ilvl w:val="0"/>
          <w:numId w:val="9"/>
        </w:numPr>
        <w:spacing w:after="100" w:afterAutospacing="1"/>
        <w:jc w:val="both"/>
        <w:rPr>
          <w:rFonts w:cs="Arial"/>
          <w:sz w:val="20"/>
          <w:szCs w:val="20"/>
        </w:rPr>
      </w:pPr>
      <w:r w:rsidRPr="002F290B">
        <w:rPr>
          <w:rFonts w:cs="Arial"/>
          <w:sz w:val="20"/>
          <w:szCs w:val="20"/>
        </w:rPr>
        <w:t>priprava in usklajevanje operativnega načrta izvedbe anketiranja na terenu,</w:t>
      </w:r>
    </w:p>
    <w:p w14:paraId="3C0E48FB" w14:textId="59774B93" w:rsidR="00996C44" w:rsidRPr="002F290B" w:rsidRDefault="00996C44" w:rsidP="006B5602">
      <w:pPr>
        <w:numPr>
          <w:ilvl w:val="0"/>
          <w:numId w:val="9"/>
        </w:numPr>
        <w:spacing w:before="100" w:beforeAutospacing="1" w:after="100" w:afterAutospacing="1"/>
        <w:jc w:val="both"/>
        <w:rPr>
          <w:rFonts w:cs="Arial"/>
          <w:sz w:val="20"/>
          <w:szCs w:val="20"/>
        </w:rPr>
      </w:pPr>
      <w:r w:rsidRPr="002F290B">
        <w:rPr>
          <w:rFonts w:cs="Arial"/>
          <w:sz w:val="20"/>
          <w:szCs w:val="20"/>
        </w:rPr>
        <w:t xml:space="preserve">zagotavljanje, da se </w:t>
      </w:r>
      <w:r w:rsidR="00CE0CCE" w:rsidRPr="002F290B">
        <w:rPr>
          <w:rFonts w:cs="Arial"/>
          <w:sz w:val="20"/>
          <w:szCs w:val="20"/>
        </w:rPr>
        <w:t xml:space="preserve">terenska </w:t>
      </w:r>
      <w:r w:rsidRPr="002F290B">
        <w:rPr>
          <w:rFonts w:cs="Arial"/>
          <w:sz w:val="20"/>
          <w:szCs w:val="20"/>
        </w:rPr>
        <w:t>raziskava izvaja v skladu z metodološkimi standardi in zahtevami naročnika,</w:t>
      </w:r>
    </w:p>
    <w:p w14:paraId="0B12A35F" w14:textId="77777777" w:rsidR="00996C44" w:rsidRPr="002F290B" w:rsidRDefault="00996C44" w:rsidP="006B5602">
      <w:pPr>
        <w:numPr>
          <w:ilvl w:val="0"/>
          <w:numId w:val="9"/>
        </w:numPr>
        <w:spacing w:before="100" w:beforeAutospacing="1" w:after="100" w:afterAutospacing="1"/>
        <w:jc w:val="both"/>
        <w:rPr>
          <w:rFonts w:cs="Arial"/>
          <w:sz w:val="20"/>
          <w:szCs w:val="20"/>
        </w:rPr>
      </w:pPr>
      <w:r w:rsidRPr="002F290B">
        <w:rPr>
          <w:rFonts w:cs="Arial"/>
          <w:sz w:val="20"/>
          <w:szCs w:val="20"/>
        </w:rPr>
        <w:t>spremljanje poteka terenskega zbiranja podatkov ter reševanje morebitnih metodoloških ali organizacijskih vprašanj,</w:t>
      </w:r>
    </w:p>
    <w:p w14:paraId="65123359" w14:textId="3197731F" w:rsidR="00996C44" w:rsidRPr="002F290B" w:rsidRDefault="00996C44" w:rsidP="006B5602">
      <w:pPr>
        <w:numPr>
          <w:ilvl w:val="0"/>
          <w:numId w:val="9"/>
        </w:numPr>
        <w:spacing w:before="100" w:beforeAutospacing="1" w:after="100" w:afterAutospacing="1"/>
        <w:jc w:val="both"/>
        <w:rPr>
          <w:rFonts w:cs="Arial"/>
          <w:sz w:val="20"/>
          <w:szCs w:val="20"/>
        </w:rPr>
      </w:pPr>
      <w:r w:rsidRPr="002F290B">
        <w:rPr>
          <w:rFonts w:cs="Arial"/>
          <w:sz w:val="20"/>
          <w:szCs w:val="20"/>
        </w:rPr>
        <w:t xml:space="preserve">redno komunikacijo z naročnikom ter poročanje o poteku izvajanja </w:t>
      </w:r>
      <w:r w:rsidR="00CE0CCE" w:rsidRPr="002F290B">
        <w:rPr>
          <w:rFonts w:cs="Arial"/>
          <w:sz w:val="20"/>
          <w:szCs w:val="20"/>
        </w:rPr>
        <w:t xml:space="preserve">terenske </w:t>
      </w:r>
      <w:r w:rsidRPr="002F290B">
        <w:rPr>
          <w:rFonts w:cs="Arial"/>
          <w:sz w:val="20"/>
          <w:szCs w:val="20"/>
        </w:rPr>
        <w:t>raziskave.</w:t>
      </w:r>
    </w:p>
    <w:p w14:paraId="3303327B" w14:textId="03DDB4E3" w:rsidR="00996C44" w:rsidRPr="002F290B" w:rsidRDefault="00996C44" w:rsidP="00CE0CCE">
      <w:pPr>
        <w:jc w:val="both"/>
        <w:outlineLvl w:val="3"/>
        <w:rPr>
          <w:rFonts w:cs="Arial"/>
          <w:sz w:val="20"/>
          <w:szCs w:val="20"/>
        </w:rPr>
      </w:pPr>
      <w:r w:rsidRPr="002F290B">
        <w:rPr>
          <w:rFonts w:cs="Arial"/>
          <w:b/>
          <w:bCs/>
          <w:sz w:val="20"/>
          <w:szCs w:val="20"/>
        </w:rPr>
        <w:t>Koordinator terenskega dela</w:t>
      </w:r>
      <w:r w:rsidR="00CE0CCE" w:rsidRPr="002F290B">
        <w:rPr>
          <w:rFonts w:cs="Arial"/>
          <w:b/>
          <w:bCs/>
          <w:sz w:val="20"/>
          <w:szCs w:val="20"/>
        </w:rPr>
        <w:t xml:space="preserve">: </w:t>
      </w:r>
      <w:r w:rsidRPr="002F290B">
        <w:rPr>
          <w:rFonts w:cs="Arial"/>
          <w:sz w:val="20"/>
          <w:szCs w:val="20"/>
        </w:rPr>
        <w:t>Koordinator terenskega dela je odgovoren za operativno organizacijo in vodenje terenskega zbiranja podatkov. Njegove naloge vključujejo zlasti:</w:t>
      </w:r>
    </w:p>
    <w:p w14:paraId="1CB45800" w14:textId="77777777" w:rsidR="00996C44" w:rsidRPr="002F290B" w:rsidRDefault="00996C44" w:rsidP="006B5602">
      <w:pPr>
        <w:numPr>
          <w:ilvl w:val="0"/>
          <w:numId w:val="10"/>
        </w:numPr>
        <w:spacing w:after="100" w:afterAutospacing="1"/>
        <w:jc w:val="both"/>
        <w:rPr>
          <w:rFonts w:cs="Arial"/>
          <w:sz w:val="20"/>
          <w:szCs w:val="20"/>
        </w:rPr>
      </w:pPr>
      <w:r w:rsidRPr="002F290B">
        <w:rPr>
          <w:rFonts w:cs="Arial"/>
          <w:sz w:val="20"/>
          <w:szCs w:val="20"/>
        </w:rPr>
        <w:t>načrtovanje in organizacijo terenske mreže anketarjev,</w:t>
      </w:r>
    </w:p>
    <w:p w14:paraId="4DA0BE22" w14:textId="77777777" w:rsidR="00996C44" w:rsidRPr="002F290B" w:rsidRDefault="00996C44" w:rsidP="006B5602">
      <w:pPr>
        <w:numPr>
          <w:ilvl w:val="0"/>
          <w:numId w:val="10"/>
        </w:numPr>
        <w:spacing w:after="100" w:afterAutospacing="1"/>
        <w:jc w:val="both"/>
        <w:rPr>
          <w:rFonts w:cs="Arial"/>
          <w:sz w:val="20"/>
          <w:szCs w:val="20"/>
        </w:rPr>
      </w:pPr>
      <w:r w:rsidRPr="002F290B">
        <w:rPr>
          <w:rFonts w:cs="Arial"/>
          <w:sz w:val="20"/>
          <w:szCs w:val="20"/>
        </w:rPr>
        <w:t>pripravo operativnega načrta izvedbe anketiranja na terenu,</w:t>
      </w:r>
    </w:p>
    <w:p w14:paraId="2AAAF8CB" w14:textId="77777777" w:rsidR="00996C44" w:rsidRPr="002F290B" w:rsidRDefault="00996C44" w:rsidP="006B5602">
      <w:pPr>
        <w:numPr>
          <w:ilvl w:val="0"/>
          <w:numId w:val="10"/>
        </w:numPr>
        <w:spacing w:before="100" w:beforeAutospacing="1" w:after="100" w:afterAutospacing="1"/>
        <w:jc w:val="both"/>
        <w:rPr>
          <w:rFonts w:cs="Arial"/>
          <w:sz w:val="20"/>
          <w:szCs w:val="20"/>
        </w:rPr>
      </w:pPr>
      <w:r w:rsidRPr="002F290B">
        <w:rPr>
          <w:rFonts w:cs="Arial"/>
          <w:sz w:val="20"/>
          <w:szCs w:val="20"/>
        </w:rPr>
        <w:t>razporejanje anketarjev in spremljanje realizacije vzorca,</w:t>
      </w:r>
    </w:p>
    <w:p w14:paraId="7C17406F" w14:textId="77777777" w:rsidR="00996C44" w:rsidRPr="002F290B" w:rsidRDefault="00996C44" w:rsidP="006B5602">
      <w:pPr>
        <w:numPr>
          <w:ilvl w:val="0"/>
          <w:numId w:val="10"/>
        </w:numPr>
        <w:spacing w:before="100" w:beforeAutospacing="1" w:after="100" w:afterAutospacing="1"/>
        <w:jc w:val="both"/>
        <w:rPr>
          <w:rFonts w:cs="Arial"/>
          <w:sz w:val="20"/>
          <w:szCs w:val="20"/>
        </w:rPr>
      </w:pPr>
      <w:r w:rsidRPr="002F290B">
        <w:rPr>
          <w:rFonts w:cs="Arial"/>
          <w:sz w:val="20"/>
          <w:szCs w:val="20"/>
        </w:rPr>
        <w:t>sprotno spremljanje poteka anketiranja in reševanje organizacijskih ter logističnih vprašanj,</w:t>
      </w:r>
    </w:p>
    <w:p w14:paraId="230FE779" w14:textId="77777777" w:rsidR="00996C44" w:rsidRPr="002F290B" w:rsidRDefault="00996C44" w:rsidP="006B5602">
      <w:pPr>
        <w:numPr>
          <w:ilvl w:val="0"/>
          <w:numId w:val="10"/>
        </w:numPr>
        <w:spacing w:before="100" w:beforeAutospacing="1" w:after="100" w:afterAutospacing="1"/>
        <w:jc w:val="both"/>
        <w:rPr>
          <w:rFonts w:cs="Arial"/>
          <w:sz w:val="20"/>
          <w:szCs w:val="20"/>
        </w:rPr>
      </w:pPr>
      <w:r w:rsidRPr="002F290B">
        <w:rPr>
          <w:rFonts w:cs="Arial"/>
          <w:sz w:val="20"/>
          <w:szCs w:val="20"/>
        </w:rPr>
        <w:t>koordinacijo dela anketarjev ter komunikacijo z njimi med potekom terenskega zbiranja podatkov.</w:t>
      </w:r>
    </w:p>
    <w:p w14:paraId="2B6E4087" w14:textId="45309A04" w:rsidR="00996C44" w:rsidRPr="002F290B" w:rsidRDefault="00D01638" w:rsidP="00CE0CCE">
      <w:pPr>
        <w:jc w:val="both"/>
        <w:outlineLvl w:val="3"/>
        <w:rPr>
          <w:rFonts w:cs="Arial"/>
          <w:sz w:val="20"/>
          <w:szCs w:val="20"/>
        </w:rPr>
      </w:pPr>
      <w:r>
        <w:rPr>
          <w:rFonts w:cs="Arial"/>
          <w:b/>
          <w:bCs/>
          <w:sz w:val="20"/>
          <w:szCs w:val="20"/>
        </w:rPr>
        <w:t>Vodja usposabljanja in nadzora anketarjev</w:t>
      </w:r>
      <w:r w:rsidR="00CE0CCE" w:rsidRPr="002F290B">
        <w:rPr>
          <w:rFonts w:cs="Arial"/>
          <w:b/>
          <w:bCs/>
          <w:sz w:val="20"/>
          <w:szCs w:val="20"/>
        </w:rPr>
        <w:t xml:space="preserve">: </w:t>
      </w:r>
      <w:r w:rsidR="00CE0CCE" w:rsidRPr="002F290B">
        <w:rPr>
          <w:rFonts w:cs="Arial"/>
          <w:sz w:val="20"/>
          <w:szCs w:val="20"/>
        </w:rPr>
        <w:t xml:space="preserve">Je </w:t>
      </w:r>
      <w:r w:rsidR="00996C44" w:rsidRPr="002F290B">
        <w:rPr>
          <w:rFonts w:cs="Arial"/>
          <w:sz w:val="20"/>
          <w:szCs w:val="20"/>
        </w:rPr>
        <w:t>odgovoren za pripravo, izvedbo in spremljanje usposabljanja anketarjev ter za nadzor kakovosti njihovega dela. Njegove naloge vključujejo predvsem:</w:t>
      </w:r>
    </w:p>
    <w:p w14:paraId="3FAE3783" w14:textId="77777777" w:rsidR="00996C44" w:rsidRPr="002F290B" w:rsidRDefault="00996C44" w:rsidP="006B5602">
      <w:pPr>
        <w:numPr>
          <w:ilvl w:val="0"/>
          <w:numId w:val="11"/>
        </w:numPr>
        <w:spacing w:after="100" w:afterAutospacing="1"/>
        <w:jc w:val="both"/>
        <w:rPr>
          <w:rFonts w:cs="Arial"/>
          <w:sz w:val="20"/>
          <w:szCs w:val="20"/>
        </w:rPr>
      </w:pPr>
      <w:r w:rsidRPr="002F290B">
        <w:rPr>
          <w:rFonts w:cs="Arial"/>
          <w:sz w:val="20"/>
          <w:szCs w:val="20"/>
        </w:rPr>
        <w:t>pripravo in izvedbo usposabljanj za anketarje,</w:t>
      </w:r>
    </w:p>
    <w:p w14:paraId="19946679" w14:textId="77777777" w:rsidR="00996C44" w:rsidRPr="002F290B" w:rsidRDefault="00996C44" w:rsidP="006B5602">
      <w:pPr>
        <w:numPr>
          <w:ilvl w:val="0"/>
          <w:numId w:val="11"/>
        </w:numPr>
        <w:spacing w:after="100" w:afterAutospacing="1"/>
        <w:jc w:val="both"/>
        <w:rPr>
          <w:rFonts w:cs="Arial"/>
          <w:sz w:val="20"/>
          <w:szCs w:val="20"/>
        </w:rPr>
      </w:pPr>
      <w:r w:rsidRPr="002F290B">
        <w:rPr>
          <w:rFonts w:cs="Arial"/>
          <w:sz w:val="20"/>
          <w:szCs w:val="20"/>
        </w:rPr>
        <w:t>zagotavljanje, da anketarji razumejo in dosledno izvajajo metodološka navodila raziskave,</w:t>
      </w:r>
    </w:p>
    <w:p w14:paraId="6D2BE72D" w14:textId="77777777" w:rsidR="00996C44" w:rsidRPr="002F290B" w:rsidRDefault="00996C44" w:rsidP="006B5602">
      <w:pPr>
        <w:numPr>
          <w:ilvl w:val="0"/>
          <w:numId w:val="11"/>
        </w:numPr>
        <w:spacing w:before="100" w:beforeAutospacing="1" w:after="100" w:afterAutospacing="1"/>
        <w:jc w:val="both"/>
        <w:rPr>
          <w:rFonts w:cs="Arial"/>
          <w:sz w:val="20"/>
          <w:szCs w:val="20"/>
        </w:rPr>
      </w:pPr>
      <w:r w:rsidRPr="002F290B">
        <w:rPr>
          <w:rFonts w:cs="Arial"/>
          <w:sz w:val="20"/>
          <w:szCs w:val="20"/>
        </w:rPr>
        <w:t>spremljanje dela anketarjev na terenu ter izvajanje kontrol kakovosti,</w:t>
      </w:r>
    </w:p>
    <w:p w14:paraId="4483667D" w14:textId="4F5EE4F8" w:rsidR="00CE0CCE" w:rsidRPr="002F290B" w:rsidRDefault="00996C44" w:rsidP="00CE0CCE">
      <w:pPr>
        <w:numPr>
          <w:ilvl w:val="0"/>
          <w:numId w:val="11"/>
        </w:numPr>
        <w:spacing w:before="100" w:beforeAutospacing="1" w:after="100" w:afterAutospacing="1"/>
        <w:jc w:val="both"/>
        <w:rPr>
          <w:rFonts w:cs="Arial"/>
          <w:sz w:val="20"/>
          <w:szCs w:val="20"/>
        </w:rPr>
      </w:pPr>
      <w:r w:rsidRPr="002F290B">
        <w:rPr>
          <w:rFonts w:cs="Arial"/>
          <w:sz w:val="20"/>
          <w:szCs w:val="20"/>
        </w:rPr>
        <w:t>preverjanje kakovosti zbranih podatkov in identifikacijo morebitnih odstopanj pri izvajanju anketiranja</w:t>
      </w:r>
      <w:r w:rsidR="00CE0CCE" w:rsidRPr="002F290B">
        <w:rPr>
          <w:rFonts w:cs="Arial"/>
          <w:sz w:val="20"/>
          <w:szCs w:val="20"/>
        </w:rPr>
        <w:t>,</w:t>
      </w:r>
    </w:p>
    <w:p w14:paraId="64D0BB6D" w14:textId="178D40DB" w:rsidR="00CE0CCE" w:rsidRPr="0052467D" w:rsidRDefault="00CE0CCE" w:rsidP="00CE0CCE">
      <w:pPr>
        <w:numPr>
          <w:ilvl w:val="0"/>
          <w:numId w:val="11"/>
        </w:numPr>
        <w:spacing w:before="100" w:beforeAutospacing="1" w:after="100" w:afterAutospacing="1"/>
        <w:jc w:val="both"/>
        <w:rPr>
          <w:rFonts w:cs="Arial"/>
          <w:sz w:val="20"/>
          <w:szCs w:val="20"/>
        </w:rPr>
      </w:pPr>
      <w:r w:rsidRPr="0052467D">
        <w:rPr>
          <w:rFonts w:cs="Arial"/>
          <w:sz w:val="20"/>
          <w:szCs w:val="20"/>
        </w:rPr>
        <w:t xml:space="preserve">usposabljanje novih anketarjev v primeru zamenjav v anketarski mreži. </w:t>
      </w:r>
    </w:p>
    <w:p w14:paraId="0F1C0EE9" w14:textId="7D26219C" w:rsidR="00996C44" w:rsidRPr="0052467D" w:rsidRDefault="00996C44" w:rsidP="00CE0CCE">
      <w:pPr>
        <w:jc w:val="both"/>
        <w:outlineLvl w:val="3"/>
        <w:rPr>
          <w:rFonts w:cs="Arial"/>
          <w:sz w:val="20"/>
          <w:szCs w:val="20"/>
        </w:rPr>
      </w:pPr>
      <w:r w:rsidRPr="0052467D">
        <w:rPr>
          <w:rFonts w:cs="Arial"/>
          <w:b/>
          <w:bCs/>
          <w:sz w:val="20"/>
          <w:szCs w:val="20"/>
        </w:rPr>
        <w:t xml:space="preserve">IKT </w:t>
      </w:r>
      <w:r w:rsidR="004D49F6">
        <w:rPr>
          <w:rFonts w:cs="Arial"/>
          <w:b/>
          <w:bCs/>
          <w:sz w:val="20"/>
          <w:szCs w:val="20"/>
        </w:rPr>
        <w:t xml:space="preserve">koordinator </w:t>
      </w:r>
      <w:r w:rsidRPr="0052467D">
        <w:rPr>
          <w:rFonts w:cs="Arial"/>
          <w:b/>
          <w:bCs/>
          <w:sz w:val="20"/>
          <w:szCs w:val="20"/>
        </w:rPr>
        <w:t xml:space="preserve">za podporo </w:t>
      </w:r>
      <w:r w:rsidR="00CE0CCE" w:rsidRPr="0052467D">
        <w:rPr>
          <w:rFonts w:cs="Arial"/>
          <w:b/>
          <w:bCs/>
          <w:sz w:val="20"/>
          <w:szCs w:val="20"/>
        </w:rPr>
        <w:t xml:space="preserve">terenskega dela </w:t>
      </w:r>
      <w:r w:rsidRPr="0052467D">
        <w:rPr>
          <w:rFonts w:cs="Arial"/>
          <w:b/>
          <w:bCs/>
          <w:sz w:val="20"/>
          <w:szCs w:val="20"/>
        </w:rPr>
        <w:t>raziskav</w:t>
      </w:r>
      <w:r w:rsidR="00CE0CCE" w:rsidRPr="0052467D">
        <w:rPr>
          <w:rFonts w:cs="Arial"/>
          <w:b/>
          <w:bCs/>
          <w:sz w:val="20"/>
          <w:szCs w:val="20"/>
        </w:rPr>
        <w:t xml:space="preserve">e: </w:t>
      </w:r>
      <w:r w:rsidR="00CE0CCE" w:rsidRPr="0052467D">
        <w:rPr>
          <w:rFonts w:cs="Arial"/>
          <w:sz w:val="20"/>
          <w:szCs w:val="20"/>
        </w:rPr>
        <w:t xml:space="preserve">Je </w:t>
      </w:r>
      <w:r w:rsidRPr="0052467D">
        <w:rPr>
          <w:rFonts w:cs="Arial"/>
          <w:sz w:val="20"/>
          <w:szCs w:val="20"/>
        </w:rPr>
        <w:t xml:space="preserve">odgovoren za </w:t>
      </w:r>
      <w:r w:rsidR="00CE0CCE" w:rsidRPr="0052467D">
        <w:rPr>
          <w:rFonts w:cs="Arial"/>
          <w:sz w:val="20"/>
          <w:szCs w:val="20"/>
        </w:rPr>
        <w:t xml:space="preserve">dnevno </w:t>
      </w:r>
      <w:r w:rsidRPr="0052467D">
        <w:rPr>
          <w:rFonts w:cs="Arial"/>
          <w:sz w:val="20"/>
          <w:szCs w:val="20"/>
        </w:rPr>
        <w:t xml:space="preserve">tehnično podporo pri izvajanju računalniško podprtega anketiranja ter upravljanje informacijskih sistemov, ki se uporabljajo pri izvedbi </w:t>
      </w:r>
      <w:r w:rsidR="00CE0CCE" w:rsidRPr="0052467D">
        <w:rPr>
          <w:rFonts w:cs="Arial"/>
          <w:sz w:val="20"/>
          <w:szCs w:val="20"/>
        </w:rPr>
        <w:t xml:space="preserve">terenskega dela </w:t>
      </w:r>
      <w:r w:rsidRPr="0052467D">
        <w:rPr>
          <w:rFonts w:cs="Arial"/>
          <w:sz w:val="20"/>
          <w:szCs w:val="20"/>
        </w:rPr>
        <w:t>raziskave. Njegove naloge vključujejo zlasti:</w:t>
      </w:r>
    </w:p>
    <w:p w14:paraId="4274B5C5" w14:textId="30BCB3DC" w:rsidR="00996C44" w:rsidRPr="0052467D" w:rsidRDefault="001F4011" w:rsidP="006B5602">
      <w:pPr>
        <w:numPr>
          <w:ilvl w:val="0"/>
          <w:numId w:val="12"/>
        </w:numPr>
        <w:jc w:val="both"/>
        <w:rPr>
          <w:rFonts w:cs="Arial"/>
          <w:sz w:val="20"/>
          <w:szCs w:val="20"/>
        </w:rPr>
      </w:pPr>
      <w:r w:rsidRPr="0052467D">
        <w:rPr>
          <w:rFonts w:cs="Arial"/>
          <w:sz w:val="20"/>
          <w:szCs w:val="20"/>
        </w:rPr>
        <w:t>s</w:t>
      </w:r>
      <w:r w:rsidR="0052467D" w:rsidRPr="0052467D">
        <w:rPr>
          <w:rFonts w:cs="Arial"/>
          <w:sz w:val="20"/>
          <w:szCs w:val="20"/>
        </w:rPr>
        <w:t>eznanjenost o delovanju</w:t>
      </w:r>
      <w:r w:rsidR="00996C44" w:rsidRPr="0052467D">
        <w:rPr>
          <w:rFonts w:cs="Arial"/>
          <w:sz w:val="20"/>
          <w:szCs w:val="20"/>
        </w:rPr>
        <w:t xml:space="preserve"> anketnih aplikacij in podatkovnih sistemov,</w:t>
      </w:r>
    </w:p>
    <w:p w14:paraId="126E1817" w14:textId="3B5596EA" w:rsidR="00996C44" w:rsidRPr="0052467D" w:rsidRDefault="00CE0CCE" w:rsidP="006B5602">
      <w:pPr>
        <w:numPr>
          <w:ilvl w:val="0"/>
          <w:numId w:val="12"/>
        </w:numPr>
        <w:spacing w:before="100" w:beforeAutospacing="1" w:after="100" w:afterAutospacing="1"/>
        <w:jc w:val="both"/>
        <w:rPr>
          <w:rFonts w:cs="Arial"/>
          <w:sz w:val="20"/>
          <w:szCs w:val="20"/>
        </w:rPr>
      </w:pPr>
      <w:r w:rsidRPr="0052467D">
        <w:rPr>
          <w:rFonts w:cs="Arial"/>
          <w:sz w:val="20"/>
          <w:szCs w:val="20"/>
        </w:rPr>
        <w:t xml:space="preserve">dnevno </w:t>
      </w:r>
      <w:r w:rsidR="00996C44" w:rsidRPr="0052467D">
        <w:rPr>
          <w:rFonts w:cs="Arial"/>
          <w:sz w:val="20"/>
          <w:szCs w:val="20"/>
        </w:rPr>
        <w:t>upravljanje in vzdrževanje programske opreme za zbiranje podatkov,</w:t>
      </w:r>
    </w:p>
    <w:p w14:paraId="249EF5CF" w14:textId="15FF7879" w:rsidR="00996C44" w:rsidRPr="0052467D" w:rsidRDefault="00CE0CCE" w:rsidP="006B5602">
      <w:pPr>
        <w:numPr>
          <w:ilvl w:val="0"/>
          <w:numId w:val="12"/>
        </w:numPr>
        <w:spacing w:before="100" w:beforeAutospacing="1" w:after="100" w:afterAutospacing="1"/>
        <w:jc w:val="both"/>
        <w:rPr>
          <w:rFonts w:cs="Arial"/>
          <w:sz w:val="20"/>
          <w:szCs w:val="20"/>
        </w:rPr>
      </w:pPr>
      <w:r w:rsidRPr="0052467D">
        <w:rPr>
          <w:rFonts w:cs="Arial"/>
          <w:sz w:val="20"/>
          <w:szCs w:val="20"/>
        </w:rPr>
        <w:t xml:space="preserve">dnevno </w:t>
      </w:r>
      <w:r w:rsidR="00996C44" w:rsidRPr="0052467D">
        <w:rPr>
          <w:rFonts w:cs="Arial"/>
          <w:sz w:val="20"/>
          <w:szCs w:val="20"/>
        </w:rPr>
        <w:t>tehnično podporo anketarjem in projektnemu timu med potekom terenskega zbiranja podatkov,</w:t>
      </w:r>
    </w:p>
    <w:p w14:paraId="0148DCAC" w14:textId="10A3BBF6" w:rsidR="00996C44" w:rsidRPr="0052467D" w:rsidRDefault="00996C44" w:rsidP="006B5602">
      <w:pPr>
        <w:numPr>
          <w:ilvl w:val="0"/>
          <w:numId w:val="12"/>
        </w:numPr>
        <w:spacing w:before="100" w:beforeAutospacing="1" w:after="100" w:afterAutospacing="1"/>
        <w:jc w:val="both"/>
        <w:rPr>
          <w:rFonts w:cs="Arial"/>
          <w:sz w:val="20"/>
          <w:szCs w:val="20"/>
        </w:rPr>
      </w:pPr>
      <w:r w:rsidRPr="0052467D">
        <w:rPr>
          <w:rFonts w:cs="Arial"/>
          <w:sz w:val="20"/>
          <w:szCs w:val="20"/>
        </w:rPr>
        <w:t>priprav</w:t>
      </w:r>
      <w:r w:rsidR="00CE0CCE" w:rsidRPr="0052467D">
        <w:rPr>
          <w:rFonts w:cs="Arial"/>
          <w:sz w:val="20"/>
          <w:szCs w:val="20"/>
        </w:rPr>
        <w:t>a</w:t>
      </w:r>
      <w:r w:rsidRPr="0052467D">
        <w:rPr>
          <w:rFonts w:cs="Arial"/>
          <w:sz w:val="20"/>
          <w:szCs w:val="20"/>
        </w:rPr>
        <w:t xml:space="preserve"> tehničnih poročil o poteku zbiranja podatkov.</w:t>
      </w:r>
    </w:p>
    <w:p w14:paraId="00A24171" w14:textId="4F1C09C4" w:rsidR="0033370E" w:rsidRPr="0033370E" w:rsidRDefault="0033370E" w:rsidP="00364B53">
      <w:pPr>
        <w:outlineLvl w:val="2"/>
        <w:rPr>
          <w:rFonts w:cs="Arial"/>
          <w:b/>
          <w:bCs/>
          <w:sz w:val="20"/>
          <w:szCs w:val="20"/>
        </w:rPr>
      </w:pPr>
      <w:r w:rsidRPr="0033370E">
        <w:rPr>
          <w:rFonts w:cs="Arial"/>
          <w:b/>
          <w:bCs/>
          <w:sz w:val="20"/>
          <w:szCs w:val="20"/>
        </w:rPr>
        <w:t>4.2 Zagotovitev mreže anketarjev</w:t>
      </w:r>
    </w:p>
    <w:p w14:paraId="1911B246" w14:textId="01AF932D" w:rsidR="00BD1DBD" w:rsidRPr="002F290B" w:rsidRDefault="00BD1DBD" w:rsidP="00364B53">
      <w:pPr>
        <w:pStyle w:val="Navadensplet"/>
        <w:spacing w:before="0" w:beforeAutospacing="0" w:after="0" w:afterAutospacing="0"/>
        <w:jc w:val="both"/>
        <w:rPr>
          <w:rFonts w:ascii="Arial" w:hAnsi="Arial" w:cs="Arial"/>
          <w:sz w:val="20"/>
          <w:szCs w:val="20"/>
        </w:rPr>
      </w:pPr>
      <w:r w:rsidRPr="002F290B">
        <w:rPr>
          <w:rFonts w:ascii="Arial" w:hAnsi="Arial" w:cs="Arial"/>
          <w:sz w:val="20"/>
          <w:szCs w:val="20"/>
        </w:rPr>
        <w:lastRenderedPageBreak/>
        <w:t xml:space="preserve">Izvajalec mora za izvedbo terenskega zbiranja podatkov zagotoviti </w:t>
      </w:r>
      <w:r w:rsidRPr="002F290B">
        <w:rPr>
          <w:rStyle w:val="Krepko"/>
          <w:rFonts w:ascii="Arial" w:hAnsi="Arial" w:cs="Arial"/>
          <w:b w:val="0"/>
          <w:bCs w:val="0"/>
          <w:sz w:val="20"/>
          <w:szCs w:val="20"/>
        </w:rPr>
        <w:t>ustrezno organizirano in operativno mrežo anketarjev</w:t>
      </w:r>
      <w:r w:rsidRPr="002F290B">
        <w:rPr>
          <w:rFonts w:ascii="Arial" w:hAnsi="Arial" w:cs="Arial"/>
          <w:sz w:val="20"/>
          <w:szCs w:val="20"/>
        </w:rPr>
        <w:t xml:space="preserve">, ki omogoča izvedbo pilotne in glavne raziskave v skladu z metodološkimi zahtevami raziskave PIAAC ter </w:t>
      </w:r>
      <w:r w:rsidR="0045201D" w:rsidRPr="002F290B">
        <w:rPr>
          <w:rFonts w:ascii="Arial" w:hAnsi="Arial" w:cs="Arial"/>
          <w:sz w:val="20"/>
          <w:szCs w:val="20"/>
        </w:rPr>
        <w:t xml:space="preserve">medsebojno sprejetim izvedbenim načrtom. </w:t>
      </w:r>
    </w:p>
    <w:p w14:paraId="6482B8E7" w14:textId="77777777" w:rsidR="00BD1DBD" w:rsidRPr="002F290B" w:rsidRDefault="00BD1DBD" w:rsidP="00364B53">
      <w:pPr>
        <w:pStyle w:val="Navadensplet"/>
        <w:spacing w:before="0" w:beforeAutospacing="0" w:after="0" w:afterAutospacing="0"/>
        <w:jc w:val="both"/>
        <w:rPr>
          <w:rFonts w:ascii="Arial" w:hAnsi="Arial" w:cs="Arial"/>
          <w:sz w:val="20"/>
          <w:szCs w:val="20"/>
        </w:rPr>
      </w:pPr>
    </w:p>
    <w:p w14:paraId="56F0D79C" w14:textId="32AAFB98" w:rsidR="00BD1DBD" w:rsidRPr="002F290B" w:rsidRDefault="00BD1DBD" w:rsidP="00364B53">
      <w:pPr>
        <w:pStyle w:val="Navadensplet"/>
        <w:spacing w:before="0" w:beforeAutospacing="0" w:after="0" w:afterAutospacing="0"/>
        <w:jc w:val="both"/>
        <w:rPr>
          <w:rFonts w:ascii="Arial" w:hAnsi="Arial" w:cs="Arial"/>
          <w:sz w:val="20"/>
          <w:szCs w:val="20"/>
        </w:rPr>
      </w:pPr>
      <w:r w:rsidRPr="002F290B">
        <w:rPr>
          <w:rFonts w:ascii="Arial" w:hAnsi="Arial" w:cs="Arial"/>
          <w:sz w:val="20"/>
          <w:szCs w:val="20"/>
        </w:rPr>
        <w:t>Izvajalec mora zagotoviti zlasti:</w:t>
      </w:r>
    </w:p>
    <w:p w14:paraId="708C4DA4" w14:textId="49587784" w:rsidR="00BD1DBD" w:rsidRPr="002F290B" w:rsidRDefault="00BD1DBD" w:rsidP="006B5602">
      <w:pPr>
        <w:pStyle w:val="Navadensplet"/>
        <w:numPr>
          <w:ilvl w:val="0"/>
          <w:numId w:val="14"/>
        </w:numPr>
        <w:spacing w:before="0" w:beforeAutospacing="0" w:after="0" w:afterAutospacing="0"/>
        <w:jc w:val="both"/>
        <w:rPr>
          <w:rFonts w:ascii="Arial" w:hAnsi="Arial" w:cs="Arial"/>
          <w:sz w:val="20"/>
          <w:szCs w:val="20"/>
        </w:rPr>
      </w:pPr>
      <w:r w:rsidRPr="002F290B">
        <w:rPr>
          <w:rFonts w:ascii="Arial" w:hAnsi="Arial" w:cs="Arial"/>
          <w:sz w:val="20"/>
          <w:szCs w:val="20"/>
        </w:rPr>
        <w:t xml:space="preserve">najmanj </w:t>
      </w:r>
      <w:r w:rsidRPr="002F290B">
        <w:rPr>
          <w:rStyle w:val="Krepko"/>
          <w:rFonts w:ascii="Arial" w:hAnsi="Arial" w:cs="Arial"/>
          <w:b w:val="0"/>
          <w:bCs w:val="0"/>
          <w:sz w:val="20"/>
          <w:szCs w:val="20"/>
        </w:rPr>
        <w:t>50 ustrezno usposobljenih anketarjev</w:t>
      </w:r>
      <w:r w:rsidRPr="002F290B">
        <w:rPr>
          <w:rFonts w:ascii="Arial" w:hAnsi="Arial" w:cs="Arial"/>
          <w:sz w:val="20"/>
          <w:szCs w:val="20"/>
        </w:rPr>
        <w:t>, ki bodo sodelovali pri izvajanju pilotne in glavne raziskave,</w:t>
      </w:r>
    </w:p>
    <w:p w14:paraId="5EA2A75A" w14:textId="0D069E93" w:rsidR="0045201D" w:rsidRPr="002F290B" w:rsidRDefault="0045201D" w:rsidP="0045201D">
      <w:pPr>
        <w:pStyle w:val="Navadensplet"/>
        <w:numPr>
          <w:ilvl w:val="0"/>
          <w:numId w:val="14"/>
        </w:numPr>
        <w:jc w:val="both"/>
        <w:rPr>
          <w:rFonts w:ascii="Arial" w:hAnsi="Arial" w:cs="Arial"/>
          <w:sz w:val="20"/>
          <w:szCs w:val="20"/>
        </w:rPr>
      </w:pPr>
      <w:r w:rsidRPr="002F290B">
        <w:rPr>
          <w:rFonts w:ascii="Arial" w:hAnsi="Arial" w:cs="Arial"/>
          <w:sz w:val="20"/>
          <w:szCs w:val="20"/>
        </w:rPr>
        <w:t xml:space="preserve">da imajo anketarji </w:t>
      </w:r>
      <w:r w:rsidRPr="002F290B">
        <w:rPr>
          <w:rStyle w:val="Krepko"/>
          <w:rFonts w:ascii="Arial" w:hAnsi="Arial" w:cs="Arial"/>
          <w:b w:val="0"/>
          <w:bCs w:val="0"/>
          <w:sz w:val="20"/>
          <w:szCs w:val="20"/>
        </w:rPr>
        <w:t>izkušnje z izvajanjem terenskega anketiranja</w:t>
      </w:r>
      <w:r w:rsidRPr="002F290B">
        <w:rPr>
          <w:rFonts w:ascii="Arial" w:hAnsi="Arial" w:cs="Arial"/>
          <w:sz w:val="20"/>
          <w:szCs w:val="20"/>
        </w:rPr>
        <w:t>, zlasti z uporabo računalniško podprtega anketiranja ali primerljivih metod zbiranja podatkov,</w:t>
      </w:r>
    </w:p>
    <w:p w14:paraId="518B81D7" w14:textId="1A53C052" w:rsidR="00BD1DBD" w:rsidRPr="002F290B" w:rsidRDefault="00BD1DBD" w:rsidP="006B5602">
      <w:pPr>
        <w:pStyle w:val="Navadensplet"/>
        <w:numPr>
          <w:ilvl w:val="0"/>
          <w:numId w:val="14"/>
        </w:numPr>
        <w:jc w:val="both"/>
        <w:rPr>
          <w:rFonts w:ascii="Arial" w:hAnsi="Arial" w:cs="Arial"/>
          <w:sz w:val="20"/>
          <w:szCs w:val="20"/>
        </w:rPr>
      </w:pPr>
      <w:r w:rsidRPr="002F290B">
        <w:rPr>
          <w:rStyle w:val="Krepko"/>
          <w:rFonts w:ascii="Arial" w:hAnsi="Arial" w:cs="Arial"/>
          <w:b w:val="0"/>
          <w:bCs w:val="0"/>
          <w:sz w:val="20"/>
          <w:szCs w:val="20"/>
        </w:rPr>
        <w:t>ustrezno geografsko razporeditev anketarjev</w:t>
      </w:r>
      <w:r w:rsidR="0045201D" w:rsidRPr="002F290B">
        <w:rPr>
          <w:rStyle w:val="Krepko"/>
          <w:rFonts w:ascii="Arial" w:hAnsi="Arial" w:cs="Arial"/>
          <w:b w:val="0"/>
          <w:bCs w:val="0"/>
          <w:sz w:val="20"/>
          <w:szCs w:val="20"/>
        </w:rPr>
        <w:t>, ki se</w:t>
      </w:r>
      <w:r w:rsidR="004D3EF5" w:rsidRPr="002F290B">
        <w:rPr>
          <w:rStyle w:val="Krepko"/>
          <w:rFonts w:ascii="Arial" w:hAnsi="Arial" w:cs="Arial"/>
          <w:b w:val="0"/>
          <w:bCs w:val="0"/>
          <w:sz w:val="20"/>
          <w:szCs w:val="20"/>
        </w:rPr>
        <w:t xml:space="preserve"> zagotovi tako</w:t>
      </w:r>
      <w:r w:rsidRPr="002F290B">
        <w:rPr>
          <w:rFonts w:ascii="Arial" w:hAnsi="Arial" w:cs="Arial"/>
          <w:sz w:val="20"/>
          <w:szCs w:val="20"/>
        </w:rPr>
        <w:t xml:space="preserve">, </w:t>
      </w:r>
      <w:r w:rsidR="004D3EF5" w:rsidRPr="002F290B">
        <w:rPr>
          <w:rFonts w:ascii="Arial" w:hAnsi="Arial" w:cs="Arial"/>
          <w:sz w:val="20"/>
          <w:szCs w:val="20"/>
        </w:rPr>
        <w:t>da je v glavni fazi raziskave terensko anketiranje v vsaki statistični regiji razporejeno med najmanj pet anketarjev, v pilotni fazi pa mora biti terensko anketiranje v vsaki statistični regiji razporejeno med najmanj dva anketarja,</w:t>
      </w:r>
    </w:p>
    <w:p w14:paraId="706839BC" w14:textId="77777777" w:rsidR="00BD1DBD" w:rsidRPr="002F290B" w:rsidRDefault="00BD1DBD" w:rsidP="006B5602">
      <w:pPr>
        <w:pStyle w:val="Navadensplet"/>
        <w:numPr>
          <w:ilvl w:val="0"/>
          <w:numId w:val="14"/>
        </w:numPr>
        <w:jc w:val="both"/>
        <w:rPr>
          <w:rFonts w:ascii="Arial" w:hAnsi="Arial" w:cs="Arial"/>
          <w:sz w:val="20"/>
          <w:szCs w:val="20"/>
        </w:rPr>
      </w:pPr>
      <w:r w:rsidRPr="002F290B">
        <w:rPr>
          <w:rFonts w:ascii="Arial" w:hAnsi="Arial" w:cs="Arial"/>
          <w:sz w:val="20"/>
          <w:szCs w:val="20"/>
        </w:rPr>
        <w:t>ustrezno organizacijo in koordinacijo dela anketarjev, ki omogoča pravočasno in učinkovito izvedbo terenskega zbiranja podatkov.</w:t>
      </w:r>
    </w:p>
    <w:p w14:paraId="697BE7CA" w14:textId="7F380AF3" w:rsidR="00BD1DBD" w:rsidRPr="002F290B" w:rsidRDefault="00BD1DBD" w:rsidP="00364B53">
      <w:pPr>
        <w:pStyle w:val="Navadensplet"/>
        <w:jc w:val="both"/>
        <w:rPr>
          <w:rFonts w:ascii="Arial" w:hAnsi="Arial" w:cs="Arial"/>
          <w:sz w:val="20"/>
          <w:szCs w:val="20"/>
        </w:rPr>
      </w:pPr>
      <w:r w:rsidRPr="002F290B">
        <w:rPr>
          <w:rFonts w:ascii="Arial" w:hAnsi="Arial" w:cs="Arial"/>
          <w:sz w:val="20"/>
          <w:szCs w:val="20"/>
        </w:rPr>
        <w:t xml:space="preserve">Izvajalec mora zagotoviti, da so anketarji pred začetkom zbiranja podatkov </w:t>
      </w:r>
      <w:r w:rsidRPr="002F290B">
        <w:rPr>
          <w:rStyle w:val="Krepko"/>
          <w:rFonts w:ascii="Arial" w:hAnsi="Arial" w:cs="Arial"/>
          <w:b w:val="0"/>
          <w:bCs w:val="0"/>
          <w:sz w:val="20"/>
          <w:szCs w:val="20"/>
        </w:rPr>
        <w:t xml:space="preserve">ustrezno usposobljeni za izvajanje </w:t>
      </w:r>
      <w:r w:rsidR="0045201D" w:rsidRPr="002F290B">
        <w:rPr>
          <w:rStyle w:val="Krepko"/>
          <w:rFonts w:ascii="Arial" w:hAnsi="Arial" w:cs="Arial"/>
          <w:b w:val="0"/>
          <w:bCs w:val="0"/>
          <w:sz w:val="20"/>
          <w:szCs w:val="20"/>
        </w:rPr>
        <w:t xml:space="preserve">terenskega dela raziskave </w:t>
      </w:r>
      <w:r w:rsidRPr="002F290B">
        <w:rPr>
          <w:rFonts w:ascii="Arial" w:hAnsi="Arial" w:cs="Arial"/>
          <w:sz w:val="20"/>
          <w:szCs w:val="20"/>
        </w:rPr>
        <w:t>v skladu z metodološkimi standardi raziskave PIAAC ter da so seznanjeni z vsemi postopki zbiranja podatkov, uporabo merskih instrumentov in pravili varovanja podatkov.</w:t>
      </w:r>
    </w:p>
    <w:p w14:paraId="51783262" w14:textId="77777777" w:rsidR="00BD1DBD" w:rsidRPr="002F290B" w:rsidRDefault="00BD1DBD" w:rsidP="00364B53">
      <w:pPr>
        <w:pStyle w:val="Navadensplet"/>
        <w:jc w:val="both"/>
        <w:rPr>
          <w:rFonts w:ascii="Arial" w:hAnsi="Arial" w:cs="Arial"/>
          <w:sz w:val="20"/>
          <w:szCs w:val="20"/>
        </w:rPr>
      </w:pPr>
      <w:r w:rsidRPr="002F290B">
        <w:rPr>
          <w:rFonts w:ascii="Arial" w:hAnsi="Arial" w:cs="Arial"/>
          <w:sz w:val="20"/>
          <w:szCs w:val="20"/>
        </w:rPr>
        <w:t xml:space="preserve">Z namenom zagotavljanja kakovosti zbranih podatkov mora izvajalec zagotoviti tudi </w:t>
      </w:r>
      <w:r w:rsidRPr="002F290B">
        <w:rPr>
          <w:rStyle w:val="Krepko"/>
          <w:rFonts w:ascii="Arial" w:hAnsi="Arial" w:cs="Arial"/>
          <w:b w:val="0"/>
          <w:bCs w:val="0"/>
          <w:sz w:val="20"/>
          <w:szCs w:val="20"/>
        </w:rPr>
        <w:t>ustrezno spremljanje in koordinacijo dela anketarjev</w:t>
      </w:r>
      <w:r w:rsidRPr="002F290B">
        <w:rPr>
          <w:rFonts w:ascii="Arial" w:hAnsi="Arial" w:cs="Arial"/>
          <w:sz w:val="20"/>
          <w:szCs w:val="20"/>
        </w:rPr>
        <w:t>, vključno z redno komunikacijo, reševanjem operativnih vprašanj na terenu ter spremljanjem realizacije vzorca.</w:t>
      </w:r>
    </w:p>
    <w:p w14:paraId="3644E366" w14:textId="2826017D" w:rsidR="00BD1DBD" w:rsidRPr="002F290B" w:rsidRDefault="004D3EF5" w:rsidP="004D3EF5">
      <w:pPr>
        <w:pStyle w:val="Navadensplet"/>
        <w:jc w:val="both"/>
        <w:rPr>
          <w:rFonts w:ascii="Arial" w:hAnsi="Arial" w:cs="Arial"/>
          <w:sz w:val="20"/>
          <w:szCs w:val="20"/>
        </w:rPr>
      </w:pPr>
      <w:r w:rsidRPr="002F290B">
        <w:rPr>
          <w:rFonts w:ascii="Arial" w:hAnsi="Arial" w:cs="Arial"/>
          <w:sz w:val="20"/>
          <w:szCs w:val="20"/>
        </w:rPr>
        <w:t xml:space="preserve">Dovoljeno število </w:t>
      </w:r>
      <w:r w:rsidR="0045201D" w:rsidRPr="002F290B">
        <w:rPr>
          <w:rFonts w:ascii="Arial" w:hAnsi="Arial" w:cs="Arial"/>
          <w:sz w:val="20"/>
          <w:szCs w:val="20"/>
        </w:rPr>
        <w:t xml:space="preserve">opravljenih </w:t>
      </w:r>
      <w:r w:rsidRPr="002F290B">
        <w:rPr>
          <w:rFonts w:ascii="Arial" w:hAnsi="Arial" w:cs="Arial"/>
          <w:sz w:val="20"/>
          <w:szCs w:val="20"/>
        </w:rPr>
        <w:t>anket</w:t>
      </w:r>
      <w:r w:rsidR="0045201D" w:rsidRPr="002F290B">
        <w:rPr>
          <w:rFonts w:ascii="Arial" w:hAnsi="Arial" w:cs="Arial"/>
          <w:sz w:val="20"/>
          <w:szCs w:val="20"/>
        </w:rPr>
        <w:t xml:space="preserve"> </w:t>
      </w:r>
      <w:r w:rsidRPr="002F290B">
        <w:rPr>
          <w:rFonts w:ascii="Arial" w:hAnsi="Arial" w:cs="Arial"/>
          <w:sz w:val="20"/>
          <w:szCs w:val="20"/>
        </w:rPr>
        <w:t xml:space="preserve">na posameznega anketarja </w:t>
      </w:r>
      <w:r w:rsidR="0045201D" w:rsidRPr="002F290B">
        <w:rPr>
          <w:rFonts w:ascii="Arial" w:hAnsi="Arial" w:cs="Arial"/>
          <w:sz w:val="20"/>
          <w:szCs w:val="20"/>
        </w:rPr>
        <w:t xml:space="preserve">je </w:t>
      </w:r>
      <w:r w:rsidRPr="002F290B">
        <w:rPr>
          <w:rFonts w:ascii="Arial" w:hAnsi="Arial" w:cs="Arial"/>
          <w:sz w:val="20"/>
          <w:szCs w:val="20"/>
        </w:rPr>
        <w:t>100</w:t>
      </w:r>
      <w:r w:rsidR="0045201D" w:rsidRPr="002F290B">
        <w:rPr>
          <w:rFonts w:ascii="Arial" w:hAnsi="Arial" w:cs="Arial"/>
          <w:sz w:val="20"/>
          <w:szCs w:val="20"/>
        </w:rPr>
        <w:t xml:space="preserve"> anket</w:t>
      </w:r>
      <w:r w:rsidR="00D01638">
        <w:rPr>
          <w:rFonts w:ascii="Arial" w:hAnsi="Arial" w:cs="Arial"/>
          <w:sz w:val="20"/>
          <w:szCs w:val="20"/>
        </w:rPr>
        <w:t xml:space="preserve"> v glavni raziskavi</w:t>
      </w:r>
      <w:r w:rsidRPr="002F290B">
        <w:rPr>
          <w:rFonts w:ascii="Arial" w:hAnsi="Arial" w:cs="Arial"/>
          <w:sz w:val="20"/>
          <w:szCs w:val="20"/>
        </w:rPr>
        <w:t>.</w:t>
      </w:r>
      <w:r w:rsidR="003E5AE3" w:rsidRPr="002F290B">
        <w:rPr>
          <w:rFonts w:ascii="Arial" w:hAnsi="Arial" w:cs="Arial"/>
          <w:sz w:val="20"/>
          <w:szCs w:val="20"/>
        </w:rPr>
        <w:t xml:space="preserve"> Posamezni anketar naj bi izvedel predvidoma največ dve anketi dnevno in največ 40 anket mesečno.</w:t>
      </w:r>
    </w:p>
    <w:p w14:paraId="0BD48405" w14:textId="76628CE9" w:rsidR="00BD1DBD" w:rsidRPr="002F290B" w:rsidRDefault="00BD1DBD" w:rsidP="00364B53">
      <w:pPr>
        <w:pStyle w:val="Navadensplet"/>
        <w:jc w:val="both"/>
        <w:rPr>
          <w:rFonts w:ascii="Arial" w:hAnsi="Arial" w:cs="Arial"/>
          <w:sz w:val="20"/>
          <w:szCs w:val="20"/>
        </w:rPr>
      </w:pPr>
      <w:r w:rsidRPr="002F290B">
        <w:rPr>
          <w:rFonts w:ascii="Arial" w:hAnsi="Arial" w:cs="Arial"/>
          <w:sz w:val="20"/>
          <w:szCs w:val="20"/>
        </w:rPr>
        <w:t>Navedene vrednosti predstavljajo organizacijsko izhodišče za načrtovanje terenskega dela in razporeditev anketarjev, pri čemer mora izvajalec organizacijo dela prilagoditi tako, da se zagotovi pravočasna izvedba raziskave ter doseganje zahtevane velikosti vzorca in stopnje odzivnosti.</w:t>
      </w:r>
    </w:p>
    <w:p w14:paraId="119817F8" w14:textId="77777777" w:rsidR="0033370E" w:rsidRPr="0033370E" w:rsidRDefault="0033370E" w:rsidP="00364B53">
      <w:pPr>
        <w:outlineLvl w:val="2"/>
        <w:rPr>
          <w:rFonts w:cs="Arial"/>
          <w:b/>
          <w:bCs/>
          <w:sz w:val="20"/>
          <w:szCs w:val="20"/>
        </w:rPr>
      </w:pPr>
      <w:r w:rsidRPr="0033370E">
        <w:rPr>
          <w:rFonts w:cs="Arial"/>
          <w:b/>
          <w:bCs/>
          <w:sz w:val="20"/>
          <w:szCs w:val="20"/>
        </w:rPr>
        <w:t>4.3 Usposabljanje anketarjev</w:t>
      </w:r>
    </w:p>
    <w:p w14:paraId="18843335" w14:textId="77777777" w:rsidR="00BD1DBD" w:rsidRPr="00364B53" w:rsidRDefault="00BD1DBD"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 xml:space="preserve">Izvajalec mora zagotoviti </w:t>
      </w:r>
      <w:r w:rsidRPr="00364B53">
        <w:rPr>
          <w:rStyle w:val="Krepko"/>
          <w:rFonts w:ascii="Arial" w:hAnsi="Arial" w:cs="Arial"/>
          <w:b w:val="0"/>
          <w:bCs w:val="0"/>
          <w:sz w:val="20"/>
          <w:szCs w:val="20"/>
        </w:rPr>
        <w:t>celovito usposabljanje anketarjev in drugih sodelavcev</w:t>
      </w:r>
      <w:r w:rsidRPr="00364B53">
        <w:rPr>
          <w:rFonts w:ascii="Arial" w:hAnsi="Arial" w:cs="Arial"/>
          <w:sz w:val="20"/>
          <w:szCs w:val="20"/>
        </w:rPr>
        <w:t>, ki sodelujejo pri terenskem zbiranju podatkov, z namenom zagotavljanja enotne, standardizirane in metodološko pravilne izvedbe raziskave.</w:t>
      </w:r>
    </w:p>
    <w:p w14:paraId="144E7F3E" w14:textId="77777777" w:rsidR="00BD1DBD" w:rsidRPr="00364B53" w:rsidRDefault="00BD1DBD" w:rsidP="00364B53">
      <w:pPr>
        <w:pStyle w:val="Navadensplet"/>
        <w:spacing w:before="0" w:beforeAutospacing="0" w:after="0" w:afterAutospacing="0"/>
        <w:jc w:val="both"/>
        <w:rPr>
          <w:rFonts w:ascii="Arial" w:hAnsi="Arial" w:cs="Arial"/>
          <w:sz w:val="20"/>
          <w:szCs w:val="20"/>
        </w:rPr>
      </w:pPr>
    </w:p>
    <w:p w14:paraId="22AD376C" w14:textId="4DDC379E" w:rsidR="00BD1DBD" w:rsidRPr="00364B53" w:rsidRDefault="00BD1DBD"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Izvajalec mora zlasti:</w:t>
      </w:r>
    </w:p>
    <w:p w14:paraId="6A33E26E" w14:textId="77777777" w:rsidR="00BD1DBD" w:rsidRPr="00364B53" w:rsidRDefault="00BD1DBD" w:rsidP="006B5602">
      <w:pPr>
        <w:pStyle w:val="Navadensplet"/>
        <w:numPr>
          <w:ilvl w:val="0"/>
          <w:numId w:val="15"/>
        </w:numPr>
        <w:spacing w:before="0" w:beforeAutospacing="0" w:after="0" w:afterAutospacing="0"/>
        <w:jc w:val="both"/>
        <w:rPr>
          <w:rFonts w:ascii="Arial" w:hAnsi="Arial" w:cs="Arial"/>
          <w:sz w:val="20"/>
          <w:szCs w:val="20"/>
        </w:rPr>
      </w:pPr>
      <w:r w:rsidRPr="00364B53">
        <w:rPr>
          <w:rFonts w:ascii="Arial" w:hAnsi="Arial" w:cs="Arial"/>
          <w:sz w:val="20"/>
          <w:szCs w:val="20"/>
        </w:rPr>
        <w:t xml:space="preserve">organizirati </w:t>
      </w:r>
      <w:r w:rsidRPr="00364B53">
        <w:rPr>
          <w:rStyle w:val="Krepko"/>
          <w:rFonts w:ascii="Arial" w:hAnsi="Arial" w:cs="Arial"/>
          <w:b w:val="0"/>
          <w:bCs w:val="0"/>
          <w:sz w:val="20"/>
          <w:szCs w:val="20"/>
        </w:rPr>
        <w:t>celovito usposabljanje anketarjev v živo</w:t>
      </w:r>
      <w:r w:rsidRPr="00364B53">
        <w:rPr>
          <w:rFonts w:ascii="Arial" w:hAnsi="Arial" w:cs="Arial"/>
          <w:sz w:val="20"/>
          <w:szCs w:val="20"/>
        </w:rPr>
        <w:t xml:space="preserve"> pred začetkom terenskega zbiranja podatkov,</w:t>
      </w:r>
    </w:p>
    <w:p w14:paraId="638278A4" w14:textId="77777777" w:rsidR="00BD1DBD" w:rsidRPr="00364B53" w:rsidRDefault="00BD1DBD" w:rsidP="006B5602">
      <w:pPr>
        <w:pStyle w:val="Navadensplet"/>
        <w:numPr>
          <w:ilvl w:val="0"/>
          <w:numId w:val="15"/>
        </w:numPr>
        <w:jc w:val="both"/>
        <w:rPr>
          <w:rFonts w:ascii="Arial" w:hAnsi="Arial" w:cs="Arial"/>
          <w:sz w:val="20"/>
          <w:szCs w:val="20"/>
        </w:rPr>
      </w:pPr>
      <w:r w:rsidRPr="00364B53">
        <w:rPr>
          <w:rFonts w:ascii="Arial" w:hAnsi="Arial" w:cs="Arial"/>
          <w:sz w:val="20"/>
          <w:szCs w:val="20"/>
        </w:rPr>
        <w:t xml:space="preserve">pri usposabljanju uporabljati </w:t>
      </w:r>
      <w:r w:rsidRPr="00364B53">
        <w:rPr>
          <w:rStyle w:val="Krepko"/>
          <w:rFonts w:ascii="Arial" w:hAnsi="Arial" w:cs="Arial"/>
          <w:b w:val="0"/>
          <w:bCs w:val="0"/>
          <w:sz w:val="20"/>
          <w:szCs w:val="20"/>
        </w:rPr>
        <w:t>program in gradiva raziskave PIAAC</w:t>
      </w:r>
      <w:r w:rsidRPr="00364B53">
        <w:rPr>
          <w:rFonts w:ascii="Arial" w:hAnsi="Arial" w:cs="Arial"/>
          <w:sz w:val="20"/>
          <w:szCs w:val="20"/>
        </w:rPr>
        <w:t>, ki jih zagotovi naročnik,</w:t>
      </w:r>
    </w:p>
    <w:p w14:paraId="1F5B0DE3" w14:textId="5513EA75" w:rsidR="00BD1DBD" w:rsidRPr="00364B53" w:rsidRDefault="00BD1DBD" w:rsidP="006B5602">
      <w:pPr>
        <w:pStyle w:val="Navadensplet"/>
        <w:numPr>
          <w:ilvl w:val="0"/>
          <w:numId w:val="15"/>
        </w:numPr>
        <w:jc w:val="both"/>
        <w:rPr>
          <w:rFonts w:ascii="Arial" w:hAnsi="Arial" w:cs="Arial"/>
          <w:sz w:val="20"/>
          <w:szCs w:val="20"/>
        </w:rPr>
      </w:pPr>
      <w:r w:rsidRPr="00364B53">
        <w:rPr>
          <w:rFonts w:ascii="Arial" w:hAnsi="Arial" w:cs="Arial"/>
          <w:sz w:val="20"/>
          <w:szCs w:val="20"/>
        </w:rPr>
        <w:t xml:space="preserve">zagotoviti, da se usposabljanje izvaja </w:t>
      </w:r>
      <w:r w:rsidRPr="00364B53">
        <w:rPr>
          <w:rStyle w:val="Krepko"/>
          <w:rFonts w:ascii="Arial" w:hAnsi="Arial" w:cs="Arial"/>
          <w:b w:val="0"/>
          <w:bCs w:val="0"/>
          <w:sz w:val="20"/>
          <w:szCs w:val="20"/>
        </w:rPr>
        <w:t>v skladu s Tehničnimi standardi in smernicami za izvedbo raziskave PIAAC (OECD)</w:t>
      </w:r>
      <w:r w:rsidRPr="00364B53">
        <w:rPr>
          <w:rFonts w:ascii="Arial" w:hAnsi="Arial" w:cs="Arial"/>
          <w:sz w:val="20"/>
          <w:szCs w:val="20"/>
        </w:rPr>
        <w:t>,</w:t>
      </w:r>
    </w:p>
    <w:p w14:paraId="03307CEF" w14:textId="179CCF75" w:rsidR="00BD1DBD" w:rsidRPr="002F290B" w:rsidRDefault="00BD1DBD" w:rsidP="006B5602">
      <w:pPr>
        <w:pStyle w:val="Navadensplet"/>
        <w:numPr>
          <w:ilvl w:val="0"/>
          <w:numId w:val="15"/>
        </w:numPr>
        <w:jc w:val="both"/>
        <w:rPr>
          <w:rFonts w:ascii="Arial" w:hAnsi="Arial" w:cs="Arial"/>
          <w:sz w:val="20"/>
          <w:szCs w:val="20"/>
        </w:rPr>
      </w:pPr>
      <w:r w:rsidRPr="002F290B">
        <w:rPr>
          <w:rFonts w:ascii="Arial" w:hAnsi="Arial" w:cs="Arial"/>
          <w:sz w:val="20"/>
          <w:szCs w:val="20"/>
        </w:rPr>
        <w:t xml:space="preserve">zagotoviti, da so vsi anketarji pred začetkom dela ustrezno seznanjeni z </w:t>
      </w:r>
      <w:r w:rsidR="001F4011" w:rsidRPr="002F290B">
        <w:rPr>
          <w:rFonts w:ascii="Arial" w:hAnsi="Arial" w:cs="Arial"/>
          <w:sz w:val="20"/>
          <w:szCs w:val="20"/>
        </w:rPr>
        <w:t xml:space="preserve">specifičnimi tehničnimi </w:t>
      </w:r>
      <w:r w:rsidRPr="002F290B">
        <w:rPr>
          <w:rFonts w:ascii="Arial" w:hAnsi="Arial" w:cs="Arial"/>
          <w:sz w:val="20"/>
          <w:szCs w:val="20"/>
        </w:rPr>
        <w:t>zahtevami raziskave</w:t>
      </w:r>
      <w:r w:rsidR="001F4011" w:rsidRPr="002F290B">
        <w:rPr>
          <w:rFonts w:ascii="Arial" w:hAnsi="Arial" w:cs="Arial"/>
          <w:sz w:val="20"/>
          <w:szCs w:val="20"/>
        </w:rPr>
        <w:t xml:space="preserve"> PIAAC</w:t>
      </w:r>
      <w:r w:rsidRPr="002F290B">
        <w:rPr>
          <w:rFonts w:ascii="Arial" w:hAnsi="Arial" w:cs="Arial"/>
          <w:sz w:val="20"/>
          <w:szCs w:val="20"/>
        </w:rPr>
        <w:t xml:space="preserve"> in postopki zbiranja podatkov</w:t>
      </w:r>
      <w:r w:rsidR="001F4011" w:rsidRPr="002F290B">
        <w:rPr>
          <w:rFonts w:ascii="Arial" w:hAnsi="Arial" w:cs="Arial"/>
          <w:sz w:val="20"/>
          <w:szCs w:val="20"/>
        </w:rPr>
        <w:t xml:space="preserve"> </w:t>
      </w:r>
      <w:r w:rsidR="00D01638">
        <w:rPr>
          <w:rFonts w:ascii="Arial" w:hAnsi="Arial" w:cs="Arial"/>
          <w:sz w:val="20"/>
          <w:szCs w:val="20"/>
        </w:rPr>
        <w:t xml:space="preserve">na </w:t>
      </w:r>
      <w:r w:rsidR="001F4011" w:rsidRPr="002F290B">
        <w:rPr>
          <w:rFonts w:ascii="Arial" w:hAnsi="Arial" w:cs="Arial"/>
          <w:sz w:val="20"/>
          <w:szCs w:val="20"/>
        </w:rPr>
        <w:t>tablicah</w:t>
      </w:r>
      <w:r w:rsidRPr="002F290B">
        <w:rPr>
          <w:rFonts w:ascii="Arial" w:hAnsi="Arial" w:cs="Arial"/>
          <w:sz w:val="20"/>
          <w:szCs w:val="20"/>
        </w:rPr>
        <w:t>,</w:t>
      </w:r>
    </w:p>
    <w:p w14:paraId="76358A87" w14:textId="77777777" w:rsidR="00BD1DBD" w:rsidRPr="002F290B" w:rsidRDefault="00BD1DBD" w:rsidP="006B5602">
      <w:pPr>
        <w:pStyle w:val="Navadensplet"/>
        <w:numPr>
          <w:ilvl w:val="0"/>
          <w:numId w:val="15"/>
        </w:numPr>
        <w:jc w:val="both"/>
        <w:rPr>
          <w:rFonts w:ascii="Arial" w:hAnsi="Arial" w:cs="Arial"/>
          <w:sz w:val="20"/>
          <w:szCs w:val="20"/>
        </w:rPr>
      </w:pPr>
      <w:r w:rsidRPr="002F290B">
        <w:rPr>
          <w:rFonts w:ascii="Arial" w:hAnsi="Arial" w:cs="Arial"/>
          <w:sz w:val="20"/>
          <w:szCs w:val="20"/>
        </w:rPr>
        <w:t xml:space="preserve">po potrebi organizirati </w:t>
      </w:r>
      <w:r w:rsidRPr="002F290B">
        <w:rPr>
          <w:rStyle w:val="Krepko"/>
          <w:rFonts w:ascii="Arial" w:hAnsi="Arial" w:cs="Arial"/>
          <w:b w:val="0"/>
          <w:bCs w:val="0"/>
          <w:sz w:val="20"/>
          <w:szCs w:val="20"/>
        </w:rPr>
        <w:t>dodatna ali nadomestna usposabljanja</w:t>
      </w:r>
      <w:r w:rsidRPr="002F290B">
        <w:rPr>
          <w:rFonts w:ascii="Arial" w:hAnsi="Arial" w:cs="Arial"/>
          <w:sz w:val="20"/>
          <w:szCs w:val="20"/>
        </w:rPr>
        <w:t xml:space="preserve"> za anketarje, zlasti v primeru vključitve novih anketarjev ali zaznanih odstopanj pri izvajanju anketiranja,</w:t>
      </w:r>
    </w:p>
    <w:p w14:paraId="7F10559A" w14:textId="77777777" w:rsidR="00BD1DBD" w:rsidRPr="002F290B" w:rsidRDefault="00BD1DBD" w:rsidP="006B5602">
      <w:pPr>
        <w:pStyle w:val="Navadensplet"/>
        <w:numPr>
          <w:ilvl w:val="0"/>
          <w:numId w:val="15"/>
        </w:numPr>
        <w:jc w:val="both"/>
        <w:rPr>
          <w:rFonts w:ascii="Arial" w:hAnsi="Arial" w:cs="Arial"/>
          <w:sz w:val="20"/>
          <w:szCs w:val="20"/>
        </w:rPr>
      </w:pPr>
      <w:r w:rsidRPr="002F290B">
        <w:rPr>
          <w:rFonts w:ascii="Arial" w:hAnsi="Arial" w:cs="Arial"/>
          <w:sz w:val="20"/>
          <w:szCs w:val="20"/>
        </w:rPr>
        <w:t>zagotoviti ustrezno preverjanje razumevanja in usposobljenosti anketarjev za izvajanje nalog na terenu.</w:t>
      </w:r>
    </w:p>
    <w:p w14:paraId="30B0EFC1" w14:textId="77777777" w:rsidR="00BD1DBD" w:rsidRPr="00364B53" w:rsidRDefault="00BD1DBD"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Usposabljanje mora vključevati zlasti naslednje vsebine:</w:t>
      </w:r>
    </w:p>
    <w:p w14:paraId="0EEA8DDE" w14:textId="77777777" w:rsidR="00BD1DBD" w:rsidRPr="002F290B" w:rsidRDefault="00BD1DBD" w:rsidP="006B5602">
      <w:pPr>
        <w:pStyle w:val="Navadensplet"/>
        <w:numPr>
          <w:ilvl w:val="0"/>
          <w:numId w:val="16"/>
        </w:numPr>
        <w:spacing w:before="0" w:beforeAutospacing="0" w:after="0" w:afterAutospacing="0"/>
        <w:jc w:val="both"/>
        <w:rPr>
          <w:rFonts w:ascii="Arial" w:hAnsi="Arial" w:cs="Arial"/>
          <w:sz w:val="20"/>
          <w:szCs w:val="20"/>
        </w:rPr>
      </w:pPr>
      <w:r w:rsidRPr="002F290B">
        <w:rPr>
          <w:rFonts w:ascii="Arial" w:hAnsi="Arial" w:cs="Arial"/>
          <w:sz w:val="20"/>
          <w:szCs w:val="20"/>
        </w:rPr>
        <w:t>metodološka izhodišča in cilje raziskave PIAAC,</w:t>
      </w:r>
    </w:p>
    <w:p w14:paraId="57512D74" w14:textId="6E5FF211"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t xml:space="preserve">postopke izvajanja strukturiranega intervjuja z </w:t>
      </w:r>
      <w:r w:rsidR="00D01638">
        <w:rPr>
          <w:rFonts w:ascii="Arial" w:hAnsi="Arial" w:cs="Arial"/>
          <w:sz w:val="20"/>
          <w:szCs w:val="20"/>
        </w:rPr>
        <w:t xml:space="preserve">izpolnjevanjem uvodnega </w:t>
      </w:r>
      <w:r w:rsidRPr="002F290B">
        <w:rPr>
          <w:rFonts w:ascii="Arial" w:hAnsi="Arial" w:cs="Arial"/>
          <w:sz w:val="20"/>
          <w:szCs w:val="20"/>
        </w:rPr>
        <w:t>vprašalnika,</w:t>
      </w:r>
    </w:p>
    <w:p w14:paraId="604990A2" w14:textId="77777777"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t>postopke standardizirane izvedbe kognitivnega testiranja spretnosti,</w:t>
      </w:r>
    </w:p>
    <w:p w14:paraId="013E7A5C" w14:textId="5F1B2D3C"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t xml:space="preserve">pravilno uporabo </w:t>
      </w:r>
      <w:r w:rsidR="003349B5">
        <w:rPr>
          <w:rFonts w:ascii="Arial" w:hAnsi="Arial" w:cs="Arial"/>
          <w:sz w:val="20"/>
          <w:szCs w:val="20"/>
        </w:rPr>
        <w:t>tablic</w:t>
      </w:r>
      <w:r w:rsidRPr="002F290B">
        <w:rPr>
          <w:rFonts w:ascii="Arial" w:hAnsi="Arial" w:cs="Arial"/>
          <w:sz w:val="20"/>
          <w:szCs w:val="20"/>
        </w:rPr>
        <w:t xml:space="preserve"> ter programske opreme za računalniško podprto anketiranje,</w:t>
      </w:r>
    </w:p>
    <w:p w14:paraId="54E8D74A" w14:textId="619A8DA9"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t xml:space="preserve">postopke evidentiranja </w:t>
      </w:r>
      <w:r w:rsidR="00D01638">
        <w:rPr>
          <w:rFonts w:ascii="Arial" w:hAnsi="Arial" w:cs="Arial"/>
          <w:sz w:val="20"/>
          <w:szCs w:val="20"/>
        </w:rPr>
        <w:t xml:space="preserve">števila vzpostavljenih </w:t>
      </w:r>
      <w:r w:rsidRPr="002F290B">
        <w:rPr>
          <w:rFonts w:ascii="Arial" w:hAnsi="Arial" w:cs="Arial"/>
          <w:sz w:val="20"/>
          <w:szCs w:val="20"/>
        </w:rPr>
        <w:t xml:space="preserve">kontaktov in statusov </w:t>
      </w:r>
      <w:r w:rsidR="00D01638">
        <w:rPr>
          <w:rFonts w:ascii="Arial" w:hAnsi="Arial" w:cs="Arial"/>
          <w:sz w:val="20"/>
          <w:szCs w:val="20"/>
        </w:rPr>
        <w:t xml:space="preserve">izvedenih testiranj </w:t>
      </w:r>
      <w:r w:rsidRPr="002F290B">
        <w:rPr>
          <w:rFonts w:ascii="Arial" w:hAnsi="Arial" w:cs="Arial"/>
          <w:sz w:val="20"/>
          <w:szCs w:val="20"/>
        </w:rPr>
        <w:t xml:space="preserve">v </w:t>
      </w:r>
      <w:r w:rsidR="00D01638">
        <w:rPr>
          <w:rFonts w:ascii="Arial" w:hAnsi="Arial" w:cs="Arial"/>
          <w:sz w:val="20"/>
          <w:szCs w:val="20"/>
        </w:rPr>
        <w:t xml:space="preserve">informacijskem </w:t>
      </w:r>
      <w:r w:rsidRPr="002F290B">
        <w:rPr>
          <w:rFonts w:ascii="Arial" w:hAnsi="Arial" w:cs="Arial"/>
          <w:sz w:val="20"/>
          <w:szCs w:val="20"/>
        </w:rPr>
        <w:t>sistemu za upravljanje terenskega dela,</w:t>
      </w:r>
    </w:p>
    <w:p w14:paraId="039810BF" w14:textId="3EBCA970"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t xml:space="preserve">pravila komuniciranja z </w:t>
      </w:r>
      <w:r w:rsidR="001B78AB">
        <w:rPr>
          <w:rFonts w:ascii="Arial" w:hAnsi="Arial" w:cs="Arial"/>
          <w:sz w:val="20"/>
          <w:szCs w:val="20"/>
        </w:rPr>
        <w:t>respondenti</w:t>
      </w:r>
      <w:r w:rsidRPr="002F290B">
        <w:rPr>
          <w:rFonts w:ascii="Arial" w:hAnsi="Arial" w:cs="Arial"/>
          <w:sz w:val="20"/>
          <w:szCs w:val="20"/>
        </w:rPr>
        <w:t xml:space="preserve"> in motiviranja za sodelovanje v raziskavi,</w:t>
      </w:r>
    </w:p>
    <w:p w14:paraId="7BC72CAD" w14:textId="77777777" w:rsidR="00BD1DBD" w:rsidRPr="002F290B" w:rsidRDefault="00BD1DBD" w:rsidP="006B5602">
      <w:pPr>
        <w:pStyle w:val="Navadensplet"/>
        <w:numPr>
          <w:ilvl w:val="0"/>
          <w:numId w:val="16"/>
        </w:numPr>
        <w:jc w:val="both"/>
        <w:rPr>
          <w:rFonts w:ascii="Arial" w:hAnsi="Arial" w:cs="Arial"/>
          <w:sz w:val="20"/>
          <w:szCs w:val="20"/>
        </w:rPr>
      </w:pPr>
      <w:r w:rsidRPr="002F290B">
        <w:rPr>
          <w:rFonts w:ascii="Arial" w:hAnsi="Arial" w:cs="Arial"/>
          <w:sz w:val="20"/>
          <w:szCs w:val="20"/>
        </w:rPr>
        <w:lastRenderedPageBreak/>
        <w:t>etične standarde raziskovanja, vključno z varovanjem osebnih podatkov in zaupnosti informacij.</w:t>
      </w:r>
    </w:p>
    <w:p w14:paraId="2309D904" w14:textId="4EFE1ECF" w:rsidR="00BD1DBD" w:rsidRPr="00364B53" w:rsidRDefault="00BD1DBD" w:rsidP="00364B53">
      <w:pPr>
        <w:pStyle w:val="Navadensplet"/>
        <w:jc w:val="both"/>
        <w:rPr>
          <w:rFonts w:ascii="Arial" w:hAnsi="Arial" w:cs="Arial"/>
          <w:sz w:val="20"/>
          <w:szCs w:val="20"/>
        </w:rPr>
      </w:pPr>
      <w:r w:rsidRPr="00364B53">
        <w:rPr>
          <w:rFonts w:ascii="Arial" w:hAnsi="Arial" w:cs="Arial"/>
          <w:sz w:val="20"/>
          <w:szCs w:val="20"/>
        </w:rPr>
        <w:t xml:space="preserve">Izvajalec mora zagotoviti, da se usposabljanje izvaja na način, ki anketarjem omogoča </w:t>
      </w:r>
      <w:r w:rsidRPr="00364B53">
        <w:rPr>
          <w:rStyle w:val="Krepko"/>
          <w:rFonts w:ascii="Arial" w:hAnsi="Arial" w:cs="Arial"/>
          <w:b w:val="0"/>
          <w:bCs w:val="0"/>
          <w:sz w:val="20"/>
          <w:szCs w:val="20"/>
        </w:rPr>
        <w:t xml:space="preserve">praktično seznanitev z instrumenti raziskave in postopki </w:t>
      </w:r>
      <w:r w:rsidR="00D01638">
        <w:rPr>
          <w:rStyle w:val="Krepko"/>
          <w:rFonts w:ascii="Arial" w:hAnsi="Arial" w:cs="Arial"/>
          <w:b w:val="0"/>
          <w:bCs w:val="0"/>
          <w:sz w:val="20"/>
          <w:szCs w:val="20"/>
        </w:rPr>
        <w:t>izvedbe. A</w:t>
      </w:r>
      <w:r w:rsidRPr="00364B53">
        <w:rPr>
          <w:rFonts w:ascii="Arial" w:hAnsi="Arial" w:cs="Arial"/>
          <w:sz w:val="20"/>
          <w:szCs w:val="20"/>
        </w:rPr>
        <w:t xml:space="preserve">nketarji </w:t>
      </w:r>
      <w:r w:rsidR="00D01638">
        <w:rPr>
          <w:rFonts w:ascii="Arial" w:hAnsi="Arial" w:cs="Arial"/>
          <w:sz w:val="20"/>
          <w:szCs w:val="20"/>
        </w:rPr>
        <w:t xml:space="preserve">morajo biti </w:t>
      </w:r>
      <w:r w:rsidRPr="00364B53">
        <w:rPr>
          <w:rFonts w:ascii="Arial" w:hAnsi="Arial" w:cs="Arial"/>
          <w:sz w:val="20"/>
          <w:szCs w:val="20"/>
        </w:rPr>
        <w:t xml:space="preserve">ustrezno pripravljeni za izvajanje standardiziranega </w:t>
      </w:r>
      <w:r w:rsidR="00D01638">
        <w:rPr>
          <w:rFonts w:ascii="Arial" w:hAnsi="Arial" w:cs="Arial"/>
          <w:sz w:val="20"/>
          <w:szCs w:val="20"/>
        </w:rPr>
        <w:t xml:space="preserve">uvodnega </w:t>
      </w:r>
      <w:r w:rsidRPr="00364B53">
        <w:rPr>
          <w:rFonts w:ascii="Arial" w:hAnsi="Arial" w:cs="Arial"/>
          <w:sz w:val="20"/>
          <w:szCs w:val="20"/>
        </w:rPr>
        <w:t>intervjuja in kognitivnega testiranja v skladu z metodološkimi standardi raziskave PIAAC.</w:t>
      </w:r>
    </w:p>
    <w:p w14:paraId="26F3355B" w14:textId="77777777" w:rsidR="0033370E" w:rsidRPr="002F290B" w:rsidRDefault="0033370E" w:rsidP="00364B53">
      <w:pPr>
        <w:outlineLvl w:val="2"/>
        <w:rPr>
          <w:rFonts w:cs="Arial"/>
          <w:b/>
          <w:bCs/>
          <w:sz w:val="20"/>
          <w:szCs w:val="20"/>
        </w:rPr>
      </w:pPr>
      <w:r w:rsidRPr="00124DCF">
        <w:rPr>
          <w:rFonts w:cs="Arial"/>
          <w:b/>
          <w:bCs/>
          <w:sz w:val="20"/>
          <w:szCs w:val="20"/>
        </w:rPr>
        <w:t>4.4 Izvedba terenskega zbiranja podatkov</w:t>
      </w:r>
    </w:p>
    <w:p w14:paraId="77811B3B" w14:textId="13C1F146" w:rsidR="0057153B" w:rsidRPr="002F290B" w:rsidRDefault="0057153B" w:rsidP="00364B53">
      <w:pPr>
        <w:pStyle w:val="Navadensplet"/>
        <w:spacing w:before="0" w:beforeAutospacing="0" w:after="0" w:afterAutospacing="0"/>
        <w:jc w:val="both"/>
        <w:rPr>
          <w:rFonts w:ascii="Arial" w:hAnsi="Arial" w:cs="Arial"/>
          <w:sz w:val="20"/>
          <w:szCs w:val="20"/>
        </w:rPr>
      </w:pPr>
      <w:r w:rsidRPr="002F290B">
        <w:rPr>
          <w:rFonts w:ascii="Arial" w:hAnsi="Arial" w:cs="Arial"/>
          <w:sz w:val="20"/>
          <w:szCs w:val="20"/>
        </w:rPr>
        <w:t>Izvajalec mora izve</w:t>
      </w:r>
      <w:r w:rsidR="006350C2" w:rsidRPr="002F290B">
        <w:rPr>
          <w:rFonts w:ascii="Arial" w:hAnsi="Arial" w:cs="Arial"/>
          <w:sz w:val="20"/>
          <w:szCs w:val="20"/>
        </w:rPr>
        <w:t xml:space="preserve">sti </w:t>
      </w:r>
      <w:r w:rsidRPr="002F290B">
        <w:rPr>
          <w:rStyle w:val="Krepko"/>
          <w:rFonts w:ascii="Arial" w:hAnsi="Arial" w:cs="Arial"/>
          <w:b w:val="0"/>
          <w:bCs w:val="0"/>
          <w:sz w:val="20"/>
          <w:szCs w:val="20"/>
        </w:rPr>
        <w:t>računalniško podprt</w:t>
      </w:r>
      <w:r w:rsidR="006350C2" w:rsidRPr="002F290B">
        <w:rPr>
          <w:rStyle w:val="Krepko"/>
          <w:rFonts w:ascii="Arial" w:hAnsi="Arial" w:cs="Arial"/>
          <w:b w:val="0"/>
          <w:bCs w:val="0"/>
          <w:sz w:val="20"/>
          <w:szCs w:val="20"/>
        </w:rPr>
        <w:t>o</w:t>
      </w:r>
      <w:r w:rsidRPr="002F290B">
        <w:rPr>
          <w:rStyle w:val="Krepko"/>
          <w:rFonts w:ascii="Arial" w:hAnsi="Arial" w:cs="Arial"/>
          <w:b w:val="0"/>
          <w:bCs w:val="0"/>
          <w:sz w:val="20"/>
          <w:szCs w:val="20"/>
        </w:rPr>
        <w:t xml:space="preserve"> terensk</w:t>
      </w:r>
      <w:r w:rsidR="006350C2" w:rsidRPr="002F290B">
        <w:rPr>
          <w:rStyle w:val="Krepko"/>
          <w:rFonts w:ascii="Arial" w:hAnsi="Arial" w:cs="Arial"/>
          <w:b w:val="0"/>
          <w:bCs w:val="0"/>
          <w:sz w:val="20"/>
          <w:szCs w:val="20"/>
        </w:rPr>
        <w:t>o</w:t>
      </w:r>
      <w:r w:rsidRPr="002F290B">
        <w:rPr>
          <w:rStyle w:val="Krepko"/>
          <w:rFonts w:ascii="Arial" w:hAnsi="Arial" w:cs="Arial"/>
          <w:b w:val="0"/>
          <w:bCs w:val="0"/>
          <w:sz w:val="20"/>
          <w:szCs w:val="20"/>
        </w:rPr>
        <w:t xml:space="preserve"> zbiranj</w:t>
      </w:r>
      <w:r w:rsidR="006350C2" w:rsidRPr="002F290B">
        <w:rPr>
          <w:rStyle w:val="Krepko"/>
          <w:rFonts w:ascii="Arial" w:hAnsi="Arial" w:cs="Arial"/>
          <w:b w:val="0"/>
          <w:bCs w:val="0"/>
          <w:sz w:val="20"/>
          <w:szCs w:val="20"/>
        </w:rPr>
        <w:t>e</w:t>
      </w:r>
      <w:r w:rsidRPr="002F290B">
        <w:rPr>
          <w:rStyle w:val="Krepko"/>
          <w:rFonts w:ascii="Arial" w:hAnsi="Arial" w:cs="Arial"/>
          <w:b w:val="0"/>
          <w:bCs w:val="0"/>
          <w:sz w:val="20"/>
          <w:szCs w:val="20"/>
        </w:rPr>
        <w:t xml:space="preserve"> podatkov </w:t>
      </w:r>
      <w:r w:rsidR="006350C2" w:rsidRPr="002F290B">
        <w:rPr>
          <w:rStyle w:val="Krepko"/>
          <w:rFonts w:ascii="Arial" w:hAnsi="Arial" w:cs="Arial"/>
          <w:b w:val="0"/>
          <w:bCs w:val="0"/>
          <w:sz w:val="20"/>
          <w:szCs w:val="20"/>
        </w:rPr>
        <w:t xml:space="preserve">z uporabo </w:t>
      </w:r>
      <w:r w:rsidRPr="002F290B">
        <w:rPr>
          <w:rStyle w:val="Krepko"/>
          <w:rFonts w:ascii="Arial" w:hAnsi="Arial" w:cs="Arial"/>
          <w:b w:val="0"/>
          <w:bCs w:val="0"/>
          <w:sz w:val="20"/>
          <w:szCs w:val="20"/>
        </w:rPr>
        <w:t>C</w:t>
      </w:r>
      <w:r w:rsidR="00AE1605">
        <w:rPr>
          <w:rStyle w:val="Krepko"/>
          <w:rFonts w:ascii="Arial" w:hAnsi="Arial" w:cs="Arial"/>
          <w:b w:val="0"/>
          <w:bCs w:val="0"/>
          <w:sz w:val="20"/>
          <w:szCs w:val="20"/>
        </w:rPr>
        <w:t xml:space="preserve">MS v </w:t>
      </w:r>
      <w:r w:rsidRPr="002F290B">
        <w:rPr>
          <w:rFonts w:ascii="Arial" w:hAnsi="Arial" w:cs="Arial"/>
          <w:sz w:val="20"/>
          <w:szCs w:val="20"/>
        </w:rPr>
        <w:t>skladu z metodološkimi standardi raziskave PIAAC ter navodili naročnika.</w:t>
      </w:r>
    </w:p>
    <w:p w14:paraId="2EFE994D" w14:textId="77777777" w:rsidR="0057153B" w:rsidRPr="002F290B" w:rsidRDefault="0057153B" w:rsidP="006350C2">
      <w:pPr>
        <w:pStyle w:val="Navadensplet"/>
        <w:spacing w:before="0" w:beforeAutospacing="0" w:after="0" w:afterAutospacing="0"/>
        <w:jc w:val="both"/>
        <w:rPr>
          <w:rFonts w:ascii="Arial" w:hAnsi="Arial" w:cs="Arial"/>
          <w:sz w:val="20"/>
          <w:szCs w:val="20"/>
        </w:rPr>
      </w:pPr>
      <w:r w:rsidRPr="002F290B">
        <w:rPr>
          <w:rFonts w:ascii="Arial" w:hAnsi="Arial" w:cs="Arial"/>
          <w:sz w:val="20"/>
          <w:szCs w:val="20"/>
        </w:rPr>
        <w:t>Izvajalec mora zlasti:</w:t>
      </w:r>
    </w:p>
    <w:p w14:paraId="2BF31E2B" w14:textId="4E1E1F8E" w:rsidR="006350C2" w:rsidRPr="002F290B" w:rsidRDefault="006350C2" w:rsidP="006350C2">
      <w:pPr>
        <w:pStyle w:val="Navadensplet"/>
        <w:numPr>
          <w:ilvl w:val="0"/>
          <w:numId w:val="17"/>
        </w:numPr>
        <w:spacing w:before="0" w:beforeAutospacing="0" w:after="0" w:afterAutospacing="0"/>
        <w:jc w:val="both"/>
        <w:rPr>
          <w:rFonts w:ascii="Arial" w:hAnsi="Arial" w:cs="Arial"/>
          <w:sz w:val="20"/>
          <w:szCs w:val="20"/>
        </w:rPr>
      </w:pPr>
      <w:r w:rsidRPr="002F290B">
        <w:rPr>
          <w:rFonts w:ascii="Arial" w:hAnsi="Arial" w:cs="Arial"/>
          <w:sz w:val="20"/>
          <w:szCs w:val="20"/>
        </w:rPr>
        <w:t xml:space="preserve">zagotoviti ustrezno in profesionalno komunikacijo z izbranimi </w:t>
      </w:r>
      <w:r w:rsidR="00124DCF">
        <w:rPr>
          <w:rFonts w:ascii="Arial" w:hAnsi="Arial" w:cs="Arial"/>
          <w:sz w:val="20"/>
          <w:szCs w:val="20"/>
        </w:rPr>
        <w:t>respondent</w:t>
      </w:r>
      <w:r w:rsidRPr="002F290B">
        <w:rPr>
          <w:rFonts w:ascii="Arial" w:hAnsi="Arial" w:cs="Arial"/>
          <w:sz w:val="20"/>
          <w:szCs w:val="20"/>
        </w:rPr>
        <w:t>i ter predstavitev namena in poteka raziskave,</w:t>
      </w:r>
    </w:p>
    <w:p w14:paraId="784BE3FA" w14:textId="1251D1EA" w:rsidR="0057153B" w:rsidRPr="002F290B" w:rsidRDefault="0057153B" w:rsidP="006B5602">
      <w:pPr>
        <w:pStyle w:val="Navadensplet"/>
        <w:numPr>
          <w:ilvl w:val="0"/>
          <w:numId w:val="17"/>
        </w:numPr>
        <w:spacing w:before="0" w:beforeAutospacing="0" w:after="0" w:afterAutospacing="0"/>
        <w:jc w:val="both"/>
        <w:rPr>
          <w:rFonts w:ascii="Arial" w:hAnsi="Arial" w:cs="Arial"/>
          <w:sz w:val="20"/>
          <w:szCs w:val="20"/>
        </w:rPr>
      </w:pPr>
      <w:r w:rsidRPr="002F290B">
        <w:rPr>
          <w:rFonts w:ascii="Arial" w:hAnsi="Arial" w:cs="Arial"/>
          <w:sz w:val="20"/>
          <w:szCs w:val="20"/>
        </w:rPr>
        <w:t xml:space="preserve">izvesti </w:t>
      </w:r>
      <w:r w:rsidRPr="002F290B">
        <w:rPr>
          <w:rStyle w:val="Krepko"/>
          <w:rFonts w:ascii="Arial" w:hAnsi="Arial" w:cs="Arial"/>
          <w:b w:val="0"/>
          <w:bCs w:val="0"/>
          <w:sz w:val="20"/>
          <w:szCs w:val="20"/>
        </w:rPr>
        <w:t xml:space="preserve">osebno </w:t>
      </w:r>
      <w:r w:rsidR="00D01638">
        <w:rPr>
          <w:rStyle w:val="Krepko"/>
          <w:rFonts w:ascii="Arial" w:hAnsi="Arial" w:cs="Arial"/>
          <w:b w:val="0"/>
          <w:bCs w:val="0"/>
          <w:sz w:val="20"/>
          <w:szCs w:val="20"/>
        </w:rPr>
        <w:t xml:space="preserve">uvodno </w:t>
      </w:r>
      <w:r w:rsidRPr="002F290B">
        <w:rPr>
          <w:rStyle w:val="Krepko"/>
          <w:rFonts w:ascii="Arial" w:hAnsi="Arial" w:cs="Arial"/>
          <w:b w:val="0"/>
          <w:bCs w:val="0"/>
          <w:sz w:val="20"/>
          <w:szCs w:val="20"/>
        </w:rPr>
        <w:t>anketiranje</w:t>
      </w:r>
      <w:r w:rsidR="00D01638">
        <w:rPr>
          <w:rStyle w:val="Krepko"/>
          <w:rFonts w:ascii="Arial" w:hAnsi="Arial" w:cs="Arial"/>
          <w:b w:val="0"/>
          <w:bCs w:val="0"/>
          <w:sz w:val="20"/>
          <w:szCs w:val="20"/>
        </w:rPr>
        <w:t xml:space="preserve"> in testiranje </w:t>
      </w:r>
      <w:r w:rsidRPr="002F290B">
        <w:rPr>
          <w:rStyle w:val="Krepko"/>
          <w:rFonts w:ascii="Arial" w:hAnsi="Arial" w:cs="Arial"/>
          <w:b w:val="0"/>
          <w:bCs w:val="0"/>
          <w:sz w:val="20"/>
          <w:szCs w:val="20"/>
        </w:rPr>
        <w:t xml:space="preserve">izbranih </w:t>
      </w:r>
      <w:r w:rsidR="00124DCF">
        <w:rPr>
          <w:rFonts w:ascii="Arial" w:hAnsi="Arial" w:cs="Arial"/>
          <w:sz w:val="20"/>
          <w:szCs w:val="20"/>
        </w:rPr>
        <w:t>respondento</w:t>
      </w:r>
      <w:r w:rsidR="002F290B" w:rsidRPr="002F290B">
        <w:rPr>
          <w:rStyle w:val="Krepko"/>
          <w:rFonts w:ascii="Arial" w:hAnsi="Arial" w:cs="Arial"/>
          <w:b w:val="0"/>
          <w:bCs w:val="0"/>
          <w:sz w:val="20"/>
          <w:szCs w:val="20"/>
        </w:rPr>
        <w:t>v</w:t>
      </w:r>
      <w:r w:rsidRPr="002F290B">
        <w:rPr>
          <w:rFonts w:ascii="Arial" w:hAnsi="Arial" w:cs="Arial"/>
          <w:sz w:val="20"/>
          <w:szCs w:val="20"/>
        </w:rPr>
        <w:t xml:space="preserve"> z uporabo </w:t>
      </w:r>
      <w:r w:rsidR="00D01638">
        <w:rPr>
          <w:rFonts w:ascii="Arial" w:hAnsi="Arial" w:cs="Arial"/>
          <w:sz w:val="20"/>
          <w:szCs w:val="20"/>
        </w:rPr>
        <w:t xml:space="preserve">tablic </w:t>
      </w:r>
      <w:r w:rsidRPr="002F290B">
        <w:rPr>
          <w:rFonts w:ascii="Arial" w:hAnsi="Arial" w:cs="Arial"/>
          <w:sz w:val="20"/>
          <w:szCs w:val="20"/>
        </w:rPr>
        <w:t xml:space="preserve">in </w:t>
      </w:r>
      <w:r w:rsidR="00AE1605">
        <w:rPr>
          <w:rFonts w:ascii="Arial" w:hAnsi="Arial" w:cs="Arial"/>
          <w:sz w:val="20"/>
          <w:szCs w:val="20"/>
        </w:rPr>
        <w:t>CMS</w:t>
      </w:r>
      <w:r w:rsidRPr="002F290B">
        <w:rPr>
          <w:rFonts w:ascii="Arial" w:hAnsi="Arial" w:cs="Arial"/>
          <w:sz w:val="20"/>
          <w:szCs w:val="20"/>
        </w:rPr>
        <w:t>,</w:t>
      </w:r>
    </w:p>
    <w:p w14:paraId="52E57A95" w14:textId="24420536" w:rsidR="0057153B" w:rsidRPr="002F290B" w:rsidRDefault="0057153B" w:rsidP="006B5602">
      <w:pPr>
        <w:pStyle w:val="Navadensplet"/>
        <w:numPr>
          <w:ilvl w:val="0"/>
          <w:numId w:val="17"/>
        </w:numPr>
        <w:jc w:val="both"/>
        <w:rPr>
          <w:rFonts w:ascii="Arial" w:hAnsi="Arial" w:cs="Arial"/>
          <w:sz w:val="20"/>
          <w:szCs w:val="20"/>
        </w:rPr>
      </w:pPr>
      <w:r w:rsidRPr="002F290B">
        <w:rPr>
          <w:rFonts w:ascii="Arial" w:hAnsi="Arial" w:cs="Arial"/>
          <w:sz w:val="20"/>
          <w:szCs w:val="20"/>
        </w:rPr>
        <w:t xml:space="preserve">opraviti predvideno število </w:t>
      </w:r>
      <w:r w:rsidRPr="002F290B">
        <w:rPr>
          <w:rStyle w:val="Krepko"/>
          <w:rFonts w:ascii="Arial" w:hAnsi="Arial" w:cs="Arial"/>
          <w:b w:val="0"/>
          <w:bCs w:val="0"/>
          <w:sz w:val="20"/>
          <w:szCs w:val="20"/>
        </w:rPr>
        <w:t xml:space="preserve">osebnih obiskov </w:t>
      </w:r>
      <w:r w:rsidR="006350C2" w:rsidRPr="002F290B">
        <w:rPr>
          <w:rStyle w:val="Krepko"/>
          <w:rFonts w:ascii="Arial" w:hAnsi="Arial" w:cs="Arial"/>
          <w:b w:val="0"/>
          <w:bCs w:val="0"/>
          <w:sz w:val="20"/>
          <w:szCs w:val="20"/>
        </w:rPr>
        <w:t xml:space="preserve">na naslovu </w:t>
      </w:r>
      <w:r w:rsidR="00124DCF" w:rsidRPr="00124DCF">
        <w:rPr>
          <w:rFonts w:ascii="Arial" w:hAnsi="Arial" w:cs="Arial"/>
          <w:sz w:val="20"/>
          <w:szCs w:val="20"/>
        </w:rPr>
        <w:t>respondentov</w:t>
      </w:r>
      <w:r w:rsidR="006350C2" w:rsidRPr="00124DCF">
        <w:rPr>
          <w:rStyle w:val="Krepko"/>
          <w:rFonts w:ascii="Arial" w:hAnsi="Arial" w:cs="Arial"/>
          <w:b w:val="0"/>
          <w:bCs w:val="0"/>
          <w:sz w:val="20"/>
          <w:szCs w:val="20"/>
        </w:rPr>
        <w:t xml:space="preserve">, </w:t>
      </w:r>
      <w:r w:rsidRPr="00124DCF">
        <w:rPr>
          <w:rFonts w:ascii="Arial" w:hAnsi="Arial" w:cs="Arial"/>
          <w:sz w:val="20"/>
          <w:szCs w:val="20"/>
        </w:rPr>
        <w:t>v skladu</w:t>
      </w:r>
      <w:r w:rsidRPr="002F290B">
        <w:rPr>
          <w:rFonts w:ascii="Arial" w:hAnsi="Arial" w:cs="Arial"/>
          <w:sz w:val="20"/>
          <w:szCs w:val="20"/>
        </w:rPr>
        <w:t xml:space="preserve"> z vzorčnim načrtom in metodologijo raziskave,</w:t>
      </w:r>
    </w:p>
    <w:p w14:paraId="489C7F4B" w14:textId="19DC3AA8" w:rsidR="0057153B" w:rsidRPr="002F290B" w:rsidRDefault="0057153B" w:rsidP="006B5602">
      <w:pPr>
        <w:pStyle w:val="Navadensplet"/>
        <w:numPr>
          <w:ilvl w:val="0"/>
          <w:numId w:val="17"/>
        </w:numPr>
        <w:jc w:val="both"/>
        <w:rPr>
          <w:rFonts w:ascii="Arial" w:hAnsi="Arial" w:cs="Arial"/>
          <w:sz w:val="20"/>
          <w:szCs w:val="20"/>
        </w:rPr>
      </w:pPr>
      <w:r w:rsidRPr="002F290B">
        <w:rPr>
          <w:rFonts w:ascii="Arial" w:hAnsi="Arial" w:cs="Arial"/>
          <w:sz w:val="20"/>
          <w:szCs w:val="20"/>
        </w:rPr>
        <w:t xml:space="preserve">zagotoviti izvajanje </w:t>
      </w:r>
      <w:r w:rsidR="00D01638">
        <w:rPr>
          <w:rFonts w:ascii="Arial" w:hAnsi="Arial" w:cs="Arial"/>
          <w:sz w:val="20"/>
          <w:szCs w:val="20"/>
        </w:rPr>
        <w:t>uvodnega</w:t>
      </w:r>
      <w:r w:rsidR="006350C2" w:rsidRPr="002F290B">
        <w:rPr>
          <w:rFonts w:ascii="Arial" w:hAnsi="Arial" w:cs="Arial"/>
          <w:sz w:val="20"/>
          <w:szCs w:val="20"/>
        </w:rPr>
        <w:t xml:space="preserve"> vprašalnika in </w:t>
      </w:r>
      <w:r w:rsidRPr="002F290B">
        <w:rPr>
          <w:rFonts w:ascii="Arial" w:hAnsi="Arial" w:cs="Arial"/>
          <w:sz w:val="20"/>
          <w:szCs w:val="20"/>
        </w:rPr>
        <w:t>kognitivnega testiranja v skladu s standardiziranimi postopki raziskave PIAAC.</w:t>
      </w:r>
    </w:p>
    <w:p w14:paraId="36CC3FEE" w14:textId="77777777" w:rsidR="0057153B" w:rsidRPr="00815E53" w:rsidRDefault="0057153B" w:rsidP="00364B53">
      <w:pPr>
        <w:pStyle w:val="Navadensplet"/>
        <w:spacing w:before="0" w:beforeAutospacing="0" w:after="0" w:afterAutospacing="0"/>
        <w:jc w:val="both"/>
        <w:rPr>
          <w:rFonts w:ascii="Arial" w:hAnsi="Arial" w:cs="Arial"/>
          <w:sz w:val="20"/>
          <w:szCs w:val="20"/>
        </w:rPr>
      </w:pPr>
      <w:r w:rsidRPr="00815E53">
        <w:rPr>
          <w:rFonts w:ascii="Arial" w:hAnsi="Arial" w:cs="Arial"/>
          <w:sz w:val="20"/>
          <w:szCs w:val="20"/>
        </w:rPr>
        <w:t>Naloge izvajalca v okviru terenskega zbiranja podatkov vključujejo zlasti:</w:t>
      </w:r>
    </w:p>
    <w:p w14:paraId="54BD6593" w14:textId="69BC41A6" w:rsidR="0057153B" w:rsidRPr="00815E53" w:rsidRDefault="0057153B" w:rsidP="006B5602">
      <w:pPr>
        <w:pStyle w:val="Navadensplet"/>
        <w:numPr>
          <w:ilvl w:val="0"/>
          <w:numId w:val="18"/>
        </w:numPr>
        <w:spacing w:before="0" w:beforeAutospacing="0" w:after="0" w:afterAutospacing="0"/>
        <w:jc w:val="both"/>
        <w:rPr>
          <w:rFonts w:ascii="Arial" w:hAnsi="Arial" w:cs="Arial"/>
          <w:sz w:val="20"/>
          <w:szCs w:val="20"/>
        </w:rPr>
      </w:pPr>
      <w:r w:rsidRPr="00815E53">
        <w:rPr>
          <w:rFonts w:ascii="Arial" w:hAnsi="Arial" w:cs="Arial"/>
          <w:sz w:val="20"/>
          <w:szCs w:val="20"/>
        </w:rPr>
        <w:t xml:space="preserve">organizacijo in načrtovanje </w:t>
      </w:r>
      <w:r w:rsidRPr="00815E53">
        <w:rPr>
          <w:rStyle w:val="Krepko"/>
          <w:rFonts w:ascii="Arial" w:hAnsi="Arial" w:cs="Arial"/>
          <w:b w:val="0"/>
          <w:bCs w:val="0"/>
          <w:sz w:val="20"/>
          <w:szCs w:val="20"/>
        </w:rPr>
        <w:t xml:space="preserve">obiskov </w:t>
      </w:r>
      <w:r w:rsidR="00066C5B" w:rsidRPr="00815E53">
        <w:rPr>
          <w:rStyle w:val="Krepko"/>
          <w:rFonts w:ascii="Arial" w:hAnsi="Arial" w:cs="Arial"/>
          <w:b w:val="0"/>
          <w:bCs w:val="0"/>
          <w:sz w:val="20"/>
          <w:szCs w:val="20"/>
        </w:rPr>
        <w:t xml:space="preserve">izbranih oseb, </w:t>
      </w:r>
      <w:r w:rsidRPr="00815E53">
        <w:rPr>
          <w:rFonts w:ascii="Arial" w:hAnsi="Arial" w:cs="Arial"/>
          <w:sz w:val="20"/>
          <w:szCs w:val="20"/>
        </w:rPr>
        <w:t xml:space="preserve">vključno z večkratnimi poskusi </w:t>
      </w:r>
      <w:r w:rsidR="00066C5B" w:rsidRPr="00815E53">
        <w:rPr>
          <w:rFonts w:ascii="Arial" w:hAnsi="Arial" w:cs="Arial"/>
          <w:sz w:val="20"/>
          <w:szCs w:val="20"/>
        </w:rPr>
        <w:t xml:space="preserve">njihovega </w:t>
      </w:r>
      <w:r w:rsidRPr="00815E53">
        <w:rPr>
          <w:rFonts w:ascii="Arial" w:hAnsi="Arial" w:cs="Arial"/>
          <w:sz w:val="20"/>
          <w:szCs w:val="20"/>
        </w:rPr>
        <w:t>kontaktiranja</w:t>
      </w:r>
      <w:r w:rsidR="00066C5B" w:rsidRPr="00815E53">
        <w:rPr>
          <w:rFonts w:ascii="Arial" w:hAnsi="Arial" w:cs="Arial"/>
          <w:sz w:val="20"/>
          <w:szCs w:val="20"/>
        </w:rPr>
        <w:t xml:space="preserve">,  </w:t>
      </w:r>
    </w:p>
    <w:p w14:paraId="00EEA9A0" w14:textId="743488BB" w:rsidR="0057153B" w:rsidRPr="00815E53" w:rsidRDefault="0057153B" w:rsidP="006B5602">
      <w:pPr>
        <w:pStyle w:val="Navadensplet"/>
        <w:numPr>
          <w:ilvl w:val="0"/>
          <w:numId w:val="18"/>
        </w:numPr>
        <w:jc w:val="both"/>
        <w:rPr>
          <w:rFonts w:ascii="Arial" w:hAnsi="Arial" w:cs="Arial"/>
          <w:sz w:val="20"/>
          <w:szCs w:val="20"/>
        </w:rPr>
      </w:pPr>
      <w:r w:rsidRPr="00815E53">
        <w:rPr>
          <w:rFonts w:ascii="Arial" w:hAnsi="Arial" w:cs="Arial"/>
          <w:sz w:val="20"/>
          <w:szCs w:val="20"/>
        </w:rPr>
        <w:t xml:space="preserve">izvedbo </w:t>
      </w:r>
      <w:r w:rsidR="00066C5B" w:rsidRPr="00815E53">
        <w:rPr>
          <w:rFonts w:ascii="Arial" w:hAnsi="Arial" w:cs="Arial"/>
          <w:sz w:val="20"/>
          <w:szCs w:val="20"/>
        </w:rPr>
        <w:t xml:space="preserve">anketiranja z </w:t>
      </w:r>
      <w:r w:rsidR="00D01638">
        <w:rPr>
          <w:rFonts w:ascii="Arial" w:hAnsi="Arial" w:cs="Arial"/>
          <w:sz w:val="20"/>
          <w:szCs w:val="20"/>
        </w:rPr>
        <w:t>uvodnim</w:t>
      </w:r>
      <w:r w:rsidR="00066C5B" w:rsidRPr="00815E53">
        <w:rPr>
          <w:rFonts w:ascii="Arial" w:hAnsi="Arial" w:cs="Arial"/>
          <w:sz w:val="20"/>
          <w:szCs w:val="20"/>
        </w:rPr>
        <w:t xml:space="preserve"> vprašalnikom, </w:t>
      </w:r>
    </w:p>
    <w:p w14:paraId="5EEDFDD8" w14:textId="77777777" w:rsidR="0057153B" w:rsidRPr="00815E53" w:rsidRDefault="0057153B" w:rsidP="006B5602">
      <w:pPr>
        <w:pStyle w:val="Navadensplet"/>
        <w:numPr>
          <w:ilvl w:val="0"/>
          <w:numId w:val="18"/>
        </w:numPr>
        <w:jc w:val="both"/>
        <w:rPr>
          <w:rFonts w:ascii="Arial" w:hAnsi="Arial" w:cs="Arial"/>
          <w:sz w:val="20"/>
          <w:szCs w:val="20"/>
        </w:rPr>
      </w:pPr>
      <w:r w:rsidRPr="00815E53">
        <w:rPr>
          <w:rFonts w:ascii="Arial" w:hAnsi="Arial" w:cs="Arial"/>
          <w:sz w:val="20"/>
          <w:szCs w:val="20"/>
        </w:rPr>
        <w:t xml:space="preserve">izvedbo </w:t>
      </w:r>
      <w:r w:rsidRPr="00815E53">
        <w:rPr>
          <w:rStyle w:val="Krepko"/>
          <w:rFonts w:ascii="Arial" w:hAnsi="Arial" w:cs="Arial"/>
          <w:b w:val="0"/>
          <w:bCs w:val="0"/>
          <w:sz w:val="20"/>
          <w:szCs w:val="20"/>
        </w:rPr>
        <w:t>standardiziranega kognitivnega testiranja spretnosti</w:t>
      </w:r>
      <w:r w:rsidRPr="00815E53">
        <w:rPr>
          <w:rFonts w:ascii="Arial" w:hAnsi="Arial" w:cs="Arial"/>
          <w:sz w:val="20"/>
          <w:szCs w:val="20"/>
        </w:rPr>
        <w:t>,</w:t>
      </w:r>
    </w:p>
    <w:p w14:paraId="6B303370" w14:textId="586920A2" w:rsidR="0057153B" w:rsidRPr="00B4423B" w:rsidRDefault="0057153B" w:rsidP="006B5602">
      <w:pPr>
        <w:pStyle w:val="Navadensplet"/>
        <w:numPr>
          <w:ilvl w:val="0"/>
          <w:numId w:val="18"/>
        </w:numPr>
        <w:jc w:val="both"/>
        <w:rPr>
          <w:rFonts w:ascii="Arial" w:hAnsi="Arial" w:cs="Arial"/>
          <w:sz w:val="20"/>
          <w:szCs w:val="20"/>
        </w:rPr>
      </w:pPr>
      <w:r w:rsidRPr="00B4423B">
        <w:rPr>
          <w:rFonts w:ascii="Arial" w:hAnsi="Arial" w:cs="Arial"/>
          <w:sz w:val="20"/>
          <w:szCs w:val="20"/>
        </w:rPr>
        <w:t xml:space="preserve">zagotavljanje </w:t>
      </w:r>
      <w:r w:rsidR="00D73E2F" w:rsidRPr="00B4423B">
        <w:rPr>
          <w:rFonts w:ascii="Arial" w:hAnsi="Arial" w:cs="Arial"/>
          <w:sz w:val="20"/>
          <w:szCs w:val="20"/>
        </w:rPr>
        <w:t xml:space="preserve">predpisanih </w:t>
      </w:r>
      <w:r w:rsidRPr="00B4423B">
        <w:rPr>
          <w:rFonts w:ascii="Arial" w:hAnsi="Arial" w:cs="Arial"/>
          <w:sz w:val="20"/>
          <w:szCs w:val="20"/>
        </w:rPr>
        <w:t>pogojev za izvedbo</w:t>
      </w:r>
      <w:r w:rsidR="00D73E2F" w:rsidRPr="00B4423B">
        <w:rPr>
          <w:rFonts w:ascii="Arial" w:hAnsi="Arial" w:cs="Arial"/>
          <w:sz w:val="20"/>
          <w:szCs w:val="20"/>
        </w:rPr>
        <w:t xml:space="preserve"> </w:t>
      </w:r>
      <w:r w:rsidR="00D01638" w:rsidRPr="00B4423B">
        <w:rPr>
          <w:rFonts w:ascii="Arial" w:hAnsi="Arial" w:cs="Arial"/>
          <w:sz w:val="20"/>
          <w:szCs w:val="20"/>
        </w:rPr>
        <w:t xml:space="preserve">uvodnega </w:t>
      </w:r>
      <w:r w:rsidR="00D73E2F" w:rsidRPr="00B4423B">
        <w:rPr>
          <w:rFonts w:ascii="Arial" w:hAnsi="Arial" w:cs="Arial"/>
          <w:sz w:val="20"/>
          <w:szCs w:val="20"/>
        </w:rPr>
        <w:t xml:space="preserve">intervjuja </w:t>
      </w:r>
      <w:r w:rsidRPr="00B4423B">
        <w:rPr>
          <w:rFonts w:ascii="Arial" w:hAnsi="Arial" w:cs="Arial"/>
          <w:sz w:val="20"/>
          <w:szCs w:val="20"/>
        </w:rPr>
        <w:t>in testiranja</w:t>
      </w:r>
      <w:r w:rsidR="00D73E2F" w:rsidRPr="00B4423B">
        <w:rPr>
          <w:rFonts w:ascii="Arial" w:hAnsi="Arial" w:cs="Arial"/>
          <w:sz w:val="20"/>
          <w:szCs w:val="20"/>
        </w:rPr>
        <w:t xml:space="preserve"> na terenu</w:t>
      </w:r>
      <w:r w:rsidRPr="00B4423B">
        <w:rPr>
          <w:rFonts w:ascii="Arial" w:hAnsi="Arial" w:cs="Arial"/>
          <w:sz w:val="20"/>
          <w:szCs w:val="20"/>
        </w:rPr>
        <w:t>,</w:t>
      </w:r>
    </w:p>
    <w:p w14:paraId="3332518A" w14:textId="16ABA461" w:rsidR="0057153B" w:rsidRPr="00B4423B" w:rsidRDefault="0057153B" w:rsidP="006B5602">
      <w:pPr>
        <w:pStyle w:val="Navadensplet"/>
        <w:numPr>
          <w:ilvl w:val="0"/>
          <w:numId w:val="18"/>
        </w:numPr>
        <w:jc w:val="both"/>
        <w:rPr>
          <w:rFonts w:ascii="Arial" w:hAnsi="Arial" w:cs="Arial"/>
          <w:sz w:val="20"/>
          <w:szCs w:val="20"/>
        </w:rPr>
      </w:pPr>
      <w:r w:rsidRPr="00B4423B">
        <w:rPr>
          <w:rFonts w:ascii="Arial" w:hAnsi="Arial" w:cs="Arial"/>
          <w:sz w:val="20"/>
          <w:szCs w:val="20"/>
        </w:rPr>
        <w:t xml:space="preserve">beleženje vseh kontaktov, obiskov in statusov anket v </w:t>
      </w:r>
      <w:r w:rsidR="00AE1605" w:rsidRPr="00B4423B">
        <w:rPr>
          <w:rStyle w:val="Krepko"/>
          <w:rFonts w:ascii="Arial" w:hAnsi="Arial" w:cs="Arial"/>
          <w:b w:val="0"/>
          <w:bCs w:val="0"/>
          <w:sz w:val="20"/>
          <w:szCs w:val="20"/>
        </w:rPr>
        <w:t>CMS</w:t>
      </w:r>
      <w:r w:rsidR="00D73E2F" w:rsidRPr="00B4423B">
        <w:rPr>
          <w:rStyle w:val="Krepko"/>
          <w:rFonts w:ascii="Arial" w:hAnsi="Arial" w:cs="Arial"/>
          <w:b w:val="0"/>
          <w:bCs w:val="0"/>
          <w:sz w:val="20"/>
          <w:szCs w:val="20"/>
        </w:rPr>
        <w:t xml:space="preserve">,  </w:t>
      </w:r>
    </w:p>
    <w:p w14:paraId="2C6EECBB" w14:textId="2FFA9B6C" w:rsidR="0057153B" w:rsidRPr="00815E53" w:rsidRDefault="0057153B" w:rsidP="006B5602">
      <w:pPr>
        <w:pStyle w:val="Navadensplet"/>
        <w:numPr>
          <w:ilvl w:val="0"/>
          <w:numId w:val="18"/>
        </w:numPr>
        <w:jc w:val="both"/>
        <w:rPr>
          <w:rFonts w:ascii="Arial" w:hAnsi="Arial" w:cs="Arial"/>
          <w:sz w:val="20"/>
          <w:szCs w:val="20"/>
        </w:rPr>
      </w:pPr>
      <w:r w:rsidRPr="00815E53">
        <w:rPr>
          <w:rFonts w:ascii="Arial" w:hAnsi="Arial" w:cs="Arial"/>
          <w:sz w:val="20"/>
          <w:szCs w:val="20"/>
        </w:rPr>
        <w:t>sprotno spremljanje realizacije vzorca ter poročanje o napredku terenskega zbiranja podatko</w:t>
      </w:r>
      <w:r w:rsidR="00D73E2F" w:rsidRPr="00815E53">
        <w:rPr>
          <w:rFonts w:ascii="Arial" w:hAnsi="Arial" w:cs="Arial"/>
          <w:sz w:val="20"/>
          <w:szCs w:val="20"/>
        </w:rPr>
        <w:t xml:space="preserve">v </w:t>
      </w:r>
      <w:r w:rsidR="004D65FE">
        <w:rPr>
          <w:rFonts w:ascii="Arial" w:hAnsi="Arial" w:cs="Arial"/>
          <w:sz w:val="20"/>
          <w:szCs w:val="20"/>
        </w:rPr>
        <w:t xml:space="preserve">v </w:t>
      </w:r>
      <w:r w:rsidR="00D73E2F" w:rsidRPr="00815E53">
        <w:rPr>
          <w:rFonts w:ascii="Arial" w:hAnsi="Arial" w:cs="Arial"/>
          <w:sz w:val="20"/>
          <w:szCs w:val="20"/>
        </w:rPr>
        <w:t xml:space="preserve">skladu z medsebojnim dogovorom z naročnikom. </w:t>
      </w:r>
    </w:p>
    <w:p w14:paraId="367C945B" w14:textId="6193C55D" w:rsidR="0057153B" w:rsidRPr="00815E53" w:rsidRDefault="0057153B" w:rsidP="00364B53">
      <w:pPr>
        <w:pStyle w:val="Navadensplet"/>
        <w:jc w:val="both"/>
        <w:rPr>
          <w:rFonts w:ascii="Arial" w:hAnsi="Arial" w:cs="Arial"/>
          <w:sz w:val="20"/>
          <w:szCs w:val="20"/>
        </w:rPr>
      </w:pPr>
      <w:r w:rsidRPr="00815E53">
        <w:rPr>
          <w:rFonts w:ascii="Arial" w:hAnsi="Arial" w:cs="Arial"/>
          <w:sz w:val="20"/>
          <w:szCs w:val="20"/>
        </w:rPr>
        <w:t>Izvajalec mora zagotoviti, da anketarji izvajajo vse postopke</w:t>
      </w:r>
      <w:r w:rsidR="00466B44" w:rsidRPr="00815E53">
        <w:rPr>
          <w:rFonts w:ascii="Arial" w:hAnsi="Arial" w:cs="Arial"/>
          <w:sz w:val="20"/>
          <w:szCs w:val="20"/>
        </w:rPr>
        <w:t xml:space="preserve"> zbiranja podatkov v skladu z metodološkimi navodili </w:t>
      </w:r>
      <w:r w:rsidRPr="00815E53">
        <w:rPr>
          <w:rStyle w:val="Krepko"/>
          <w:rFonts w:ascii="Arial" w:hAnsi="Arial" w:cs="Arial"/>
          <w:b w:val="0"/>
          <w:bCs w:val="0"/>
          <w:sz w:val="20"/>
          <w:szCs w:val="20"/>
        </w:rPr>
        <w:t>raziskave PIAAC</w:t>
      </w:r>
      <w:r w:rsidRPr="00815E53">
        <w:rPr>
          <w:rFonts w:ascii="Arial" w:hAnsi="Arial" w:cs="Arial"/>
          <w:sz w:val="20"/>
          <w:szCs w:val="20"/>
        </w:rPr>
        <w:t xml:space="preserve">, ter da se vsi podatki zbirajo, evidentirajo in posredujejo naročniku na način, ki zagotavlja </w:t>
      </w:r>
      <w:r w:rsidRPr="00815E53">
        <w:rPr>
          <w:rStyle w:val="Krepko"/>
          <w:rFonts w:ascii="Arial" w:hAnsi="Arial" w:cs="Arial"/>
          <w:b w:val="0"/>
          <w:bCs w:val="0"/>
          <w:sz w:val="20"/>
          <w:szCs w:val="20"/>
        </w:rPr>
        <w:t>točnost, popolnost in sledljivost zbranih podatkov</w:t>
      </w:r>
      <w:r w:rsidRPr="00815E53">
        <w:rPr>
          <w:rFonts w:ascii="Arial" w:hAnsi="Arial" w:cs="Arial"/>
          <w:sz w:val="20"/>
          <w:szCs w:val="20"/>
        </w:rPr>
        <w:t>.</w:t>
      </w:r>
    </w:p>
    <w:p w14:paraId="48BD2A9A" w14:textId="2306F68C" w:rsidR="0033370E" w:rsidRPr="0033370E" w:rsidRDefault="0033370E" w:rsidP="00364B53">
      <w:pPr>
        <w:outlineLvl w:val="2"/>
        <w:rPr>
          <w:rFonts w:cs="Arial"/>
          <w:b/>
          <w:bCs/>
          <w:sz w:val="20"/>
          <w:szCs w:val="20"/>
        </w:rPr>
      </w:pPr>
      <w:r w:rsidRPr="0033370E">
        <w:rPr>
          <w:rFonts w:cs="Arial"/>
          <w:b/>
          <w:bCs/>
          <w:sz w:val="20"/>
          <w:szCs w:val="20"/>
        </w:rPr>
        <w:t xml:space="preserve">4.5 Komunikacija z </w:t>
      </w:r>
      <w:r w:rsidR="00124DCF">
        <w:rPr>
          <w:rFonts w:cs="Arial"/>
          <w:b/>
          <w:bCs/>
          <w:sz w:val="20"/>
          <w:szCs w:val="20"/>
        </w:rPr>
        <w:t>respondenti</w:t>
      </w:r>
    </w:p>
    <w:p w14:paraId="5EAF0004" w14:textId="10EB876B" w:rsidR="0057153B" w:rsidRPr="001A44EA" w:rsidRDefault="0057153B" w:rsidP="00364B53">
      <w:pPr>
        <w:pStyle w:val="Navadensplet"/>
        <w:spacing w:before="0" w:beforeAutospacing="0" w:after="0" w:afterAutospacing="0"/>
        <w:jc w:val="both"/>
        <w:rPr>
          <w:rFonts w:ascii="Arial" w:hAnsi="Arial" w:cs="Arial"/>
          <w:sz w:val="20"/>
          <w:szCs w:val="20"/>
        </w:rPr>
      </w:pPr>
      <w:r w:rsidRPr="001A44EA">
        <w:rPr>
          <w:rFonts w:ascii="Arial" w:hAnsi="Arial" w:cs="Arial"/>
          <w:sz w:val="20"/>
          <w:szCs w:val="20"/>
        </w:rPr>
        <w:t xml:space="preserve">Izvajalec mora zagotoviti </w:t>
      </w:r>
      <w:r w:rsidRPr="001A44EA">
        <w:rPr>
          <w:rStyle w:val="Krepko"/>
          <w:rFonts w:ascii="Arial" w:hAnsi="Arial" w:cs="Arial"/>
          <w:b w:val="0"/>
          <w:bCs w:val="0"/>
          <w:sz w:val="20"/>
          <w:szCs w:val="20"/>
        </w:rPr>
        <w:t>ustrezno</w:t>
      </w:r>
      <w:r w:rsidR="00466B44" w:rsidRPr="001A44EA">
        <w:rPr>
          <w:rStyle w:val="Krepko"/>
          <w:rFonts w:ascii="Arial" w:hAnsi="Arial" w:cs="Arial"/>
          <w:b w:val="0"/>
          <w:bCs w:val="0"/>
          <w:sz w:val="20"/>
          <w:szCs w:val="20"/>
        </w:rPr>
        <w:t xml:space="preserve"> in p</w:t>
      </w:r>
      <w:r w:rsidRPr="001A44EA">
        <w:rPr>
          <w:rStyle w:val="Krepko"/>
          <w:rFonts w:ascii="Arial" w:hAnsi="Arial" w:cs="Arial"/>
          <w:b w:val="0"/>
          <w:bCs w:val="0"/>
          <w:sz w:val="20"/>
          <w:szCs w:val="20"/>
        </w:rPr>
        <w:t xml:space="preserve">rofesionalno komunikacijo z izbranimi </w:t>
      </w:r>
      <w:r w:rsidR="00124DCF">
        <w:rPr>
          <w:rStyle w:val="Krepko"/>
          <w:rFonts w:ascii="Arial" w:hAnsi="Arial" w:cs="Arial"/>
          <w:b w:val="0"/>
          <w:bCs w:val="0"/>
          <w:sz w:val="20"/>
          <w:szCs w:val="20"/>
        </w:rPr>
        <w:t>respondenti</w:t>
      </w:r>
      <w:r w:rsidRPr="001A44EA">
        <w:rPr>
          <w:rFonts w:ascii="Arial" w:hAnsi="Arial" w:cs="Arial"/>
          <w:sz w:val="20"/>
          <w:szCs w:val="20"/>
        </w:rPr>
        <w:t xml:space="preserve"> v vseh fazah terenskega zbiranja podatkov. Komunikacija mora potekati na način, ki </w:t>
      </w:r>
      <w:r w:rsidR="00124DCF">
        <w:rPr>
          <w:rStyle w:val="Krepko"/>
          <w:rFonts w:ascii="Arial" w:hAnsi="Arial" w:cs="Arial"/>
          <w:b w:val="0"/>
          <w:bCs w:val="0"/>
          <w:sz w:val="20"/>
          <w:szCs w:val="20"/>
        </w:rPr>
        <w:t>respondentom</w:t>
      </w:r>
      <w:r w:rsidRPr="001A44EA">
        <w:rPr>
          <w:rFonts w:ascii="Arial" w:hAnsi="Arial" w:cs="Arial"/>
          <w:sz w:val="20"/>
          <w:szCs w:val="20"/>
        </w:rPr>
        <w:t xml:space="preserve"> jasno predstavi namen raziskave, potek anketiranja ter pomen njihovega sodelovanja.</w:t>
      </w:r>
    </w:p>
    <w:p w14:paraId="7AA08067" w14:textId="77777777" w:rsidR="0057153B" w:rsidRPr="001A44EA" w:rsidRDefault="0057153B" w:rsidP="00466B44">
      <w:pPr>
        <w:pStyle w:val="Navadensplet"/>
        <w:spacing w:before="0" w:beforeAutospacing="0" w:after="0" w:afterAutospacing="0"/>
        <w:jc w:val="both"/>
        <w:rPr>
          <w:rFonts w:ascii="Arial" w:hAnsi="Arial" w:cs="Arial"/>
          <w:sz w:val="20"/>
          <w:szCs w:val="20"/>
        </w:rPr>
      </w:pPr>
      <w:r w:rsidRPr="001A44EA">
        <w:rPr>
          <w:rFonts w:ascii="Arial" w:hAnsi="Arial" w:cs="Arial"/>
          <w:sz w:val="20"/>
          <w:szCs w:val="20"/>
        </w:rPr>
        <w:t>Izvajalec mora zlasti:</w:t>
      </w:r>
    </w:p>
    <w:p w14:paraId="3F223A9B" w14:textId="137526B8" w:rsidR="00995856" w:rsidRPr="001A44EA" w:rsidRDefault="00995856" w:rsidP="00466B44">
      <w:pPr>
        <w:pStyle w:val="Navadensplet"/>
        <w:numPr>
          <w:ilvl w:val="0"/>
          <w:numId w:val="19"/>
        </w:numPr>
        <w:spacing w:before="0" w:beforeAutospacing="0" w:after="0" w:afterAutospacing="0"/>
        <w:jc w:val="both"/>
        <w:rPr>
          <w:rFonts w:ascii="Arial" w:hAnsi="Arial" w:cs="Arial"/>
          <w:sz w:val="20"/>
          <w:szCs w:val="20"/>
        </w:rPr>
      </w:pPr>
      <w:r w:rsidRPr="001A44EA">
        <w:rPr>
          <w:rFonts w:ascii="Arial" w:hAnsi="Arial" w:cs="Arial"/>
          <w:sz w:val="20"/>
          <w:szCs w:val="20"/>
        </w:rPr>
        <w:t xml:space="preserve">zagotoviti prevzem obvestilnih pisem in drugih informativnih gradiv pri naročniku ter njihovo pravočasno oddajo na pošto v skladu z načrtovano dinamiko terenskega anketiranja in časovnim načrtom kontaktiranja </w:t>
      </w:r>
      <w:r w:rsidR="00124DCF">
        <w:rPr>
          <w:rStyle w:val="Krepko"/>
          <w:rFonts w:ascii="Arial" w:hAnsi="Arial" w:cs="Arial"/>
          <w:b w:val="0"/>
          <w:bCs w:val="0"/>
          <w:sz w:val="20"/>
          <w:szCs w:val="20"/>
        </w:rPr>
        <w:t>respondentov</w:t>
      </w:r>
      <w:r w:rsidRPr="001A44EA">
        <w:rPr>
          <w:rFonts w:ascii="Arial" w:hAnsi="Arial" w:cs="Arial"/>
          <w:sz w:val="20"/>
          <w:szCs w:val="20"/>
        </w:rPr>
        <w:t>, pri čemer mora izvajalec zagotoviti, da so obvestilna pisma poslana dovolj zgodaj pred prvim obiskom anketarja,</w:t>
      </w:r>
    </w:p>
    <w:p w14:paraId="7A6ADF48" w14:textId="1343C727" w:rsidR="0057153B" w:rsidRPr="001A44EA" w:rsidRDefault="0057153B" w:rsidP="006B5602">
      <w:pPr>
        <w:pStyle w:val="Navadensplet"/>
        <w:numPr>
          <w:ilvl w:val="0"/>
          <w:numId w:val="19"/>
        </w:numPr>
        <w:jc w:val="both"/>
        <w:rPr>
          <w:rFonts w:ascii="Arial" w:hAnsi="Arial" w:cs="Arial"/>
          <w:sz w:val="20"/>
          <w:szCs w:val="20"/>
        </w:rPr>
      </w:pPr>
      <w:r w:rsidRPr="001A44EA">
        <w:rPr>
          <w:rFonts w:ascii="Arial" w:hAnsi="Arial" w:cs="Arial"/>
          <w:sz w:val="20"/>
          <w:szCs w:val="20"/>
        </w:rPr>
        <w:t xml:space="preserve">zagotoviti, da anketarji pri vzpostavljanju stika z </w:t>
      </w:r>
      <w:r w:rsidR="00124DCF">
        <w:rPr>
          <w:rStyle w:val="Krepko"/>
          <w:rFonts w:ascii="Arial" w:hAnsi="Arial" w:cs="Arial"/>
          <w:b w:val="0"/>
          <w:bCs w:val="0"/>
          <w:sz w:val="20"/>
          <w:szCs w:val="20"/>
        </w:rPr>
        <w:t>respondent</w:t>
      </w:r>
      <w:r w:rsidRPr="001A44EA">
        <w:rPr>
          <w:rFonts w:ascii="Arial" w:hAnsi="Arial" w:cs="Arial"/>
          <w:sz w:val="20"/>
          <w:szCs w:val="20"/>
        </w:rPr>
        <w:t xml:space="preserve">i uporabljajo </w:t>
      </w:r>
      <w:r w:rsidRPr="001A44EA">
        <w:rPr>
          <w:rStyle w:val="Krepko"/>
          <w:rFonts w:ascii="Arial" w:hAnsi="Arial" w:cs="Arial"/>
          <w:b w:val="0"/>
          <w:bCs w:val="0"/>
          <w:sz w:val="20"/>
          <w:szCs w:val="20"/>
        </w:rPr>
        <w:t>enotna pojasnila in predstavitev raziskave</w:t>
      </w:r>
      <w:r w:rsidRPr="001A44EA">
        <w:rPr>
          <w:rFonts w:ascii="Arial" w:hAnsi="Arial" w:cs="Arial"/>
          <w:sz w:val="20"/>
          <w:szCs w:val="20"/>
        </w:rPr>
        <w:t xml:space="preserve">, skladno z navodili naročnika in metodološkimi </w:t>
      </w:r>
      <w:r w:rsidR="000B103F" w:rsidRPr="001A44EA">
        <w:rPr>
          <w:rFonts w:ascii="Arial" w:hAnsi="Arial" w:cs="Arial"/>
          <w:sz w:val="20"/>
          <w:szCs w:val="20"/>
        </w:rPr>
        <w:t xml:space="preserve">zahtevami </w:t>
      </w:r>
      <w:r w:rsidRPr="001A44EA">
        <w:rPr>
          <w:rFonts w:ascii="Arial" w:hAnsi="Arial" w:cs="Arial"/>
          <w:sz w:val="20"/>
          <w:szCs w:val="20"/>
        </w:rPr>
        <w:t>raziskave PIAAC,</w:t>
      </w:r>
    </w:p>
    <w:p w14:paraId="7104D4B3" w14:textId="316F1F55" w:rsidR="0057153B" w:rsidRPr="001A44EA" w:rsidRDefault="00124DCF" w:rsidP="006B5602">
      <w:pPr>
        <w:pStyle w:val="Navadensplet"/>
        <w:numPr>
          <w:ilvl w:val="0"/>
          <w:numId w:val="19"/>
        </w:numPr>
        <w:jc w:val="both"/>
        <w:rPr>
          <w:rFonts w:ascii="Arial" w:hAnsi="Arial" w:cs="Arial"/>
          <w:b/>
          <w:bCs/>
          <w:sz w:val="20"/>
          <w:szCs w:val="20"/>
        </w:rPr>
      </w:pPr>
      <w:r>
        <w:rPr>
          <w:rStyle w:val="Krepko"/>
          <w:rFonts w:ascii="Arial" w:hAnsi="Arial" w:cs="Arial"/>
          <w:b w:val="0"/>
          <w:bCs w:val="0"/>
          <w:sz w:val="20"/>
          <w:szCs w:val="20"/>
        </w:rPr>
        <w:t>respondentom</w:t>
      </w:r>
      <w:r w:rsidR="0057153B" w:rsidRPr="001A44EA">
        <w:rPr>
          <w:rFonts w:ascii="Arial" w:hAnsi="Arial" w:cs="Arial"/>
          <w:sz w:val="20"/>
          <w:szCs w:val="20"/>
        </w:rPr>
        <w:t xml:space="preserve"> jasno predstaviti </w:t>
      </w:r>
      <w:r w:rsidR="0057153B" w:rsidRPr="001A44EA">
        <w:rPr>
          <w:rStyle w:val="Krepko"/>
          <w:rFonts w:ascii="Arial" w:hAnsi="Arial" w:cs="Arial"/>
          <w:b w:val="0"/>
          <w:bCs w:val="0"/>
          <w:sz w:val="20"/>
          <w:szCs w:val="20"/>
        </w:rPr>
        <w:t xml:space="preserve">namen raziskave, potek </w:t>
      </w:r>
      <w:r w:rsidR="000B103F" w:rsidRPr="001A44EA">
        <w:rPr>
          <w:rStyle w:val="Krepko"/>
          <w:rFonts w:ascii="Arial" w:hAnsi="Arial" w:cs="Arial"/>
          <w:b w:val="0"/>
          <w:bCs w:val="0"/>
          <w:sz w:val="20"/>
          <w:szCs w:val="20"/>
        </w:rPr>
        <w:t xml:space="preserve">in </w:t>
      </w:r>
      <w:r w:rsidR="0057153B" w:rsidRPr="001A44EA">
        <w:rPr>
          <w:rStyle w:val="Krepko"/>
          <w:rFonts w:ascii="Arial" w:hAnsi="Arial" w:cs="Arial"/>
          <w:b w:val="0"/>
          <w:bCs w:val="0"/>
          <w:sz w:val="20"/>
          <w:szCs w:val="20"/>
        </w:rPr>
        <w:t>predvideno trajanje sodelovanja</w:t>
      </w:r>
      <w:r w:rsidR="0057153B" w:rsidRPr="001A44EA">
        <w:rPr>
          <w:rFonts w:ascii="Arial" w:hAnsi="Arial" w:cs="Arial"/>
          <w:b/>
          <w:bCs/>
          <w:sz w:val="20"/>
          <w:szCs w:val="20"/>
        </w:rPr>
        <w:t>,</w:t>
      </w:r>
    </w:p>
    <w:p w14:paraId="6160C77E" w14:textId="73181A17" w:rsidR="0057153B" w:rsidRPr="001A44EA" w:rsidRDefault="0057153B" w:rsidP="006B5602">
      <w:pPr>
        <w:pStyle w:val="Navadensplet"/>
        <w:numPr>
          <w:ilvl w:val="0"/>
          <w:numId w:val="19"/>
        </w:numPr>
        <w:jc w:val="both"/>
        <w:rPr>
          <w:rFonts w:ascii="Arial" w:hAnsi="Arial" w:cs="Arial"/>
          <w:sz w:val="20"/>
          <w:szCs w:val="20"/>
        </w:rPr>
      </w:pPr>
      <w:r w:rsidRPr="001A44EA">
        <w:rPr>
          <w:rFonts w:ascii="Arial" w:hAnsi="Arial" w:cs="Arial"/>
          <w:sz w:val="20"/>
          <w:szCs w:val="20"/>
        </w:rPr>
        <w:t xml:space="preserve">zagotoviti </w:t>
      </w:r>
      <w:r w:rsidRPr="001A44EA">
        <w:rPr>
          <w:rStyle w:val="Krepko"/>
          <w:rFonts w:ascii="Arial" w:hAnsi="Arial" w:cs="Arial"/>
          <w:b w:val="0"/>
          <w:bCs w:val="0"/>
          <w:sz w:val="20"/>
          <w:szCs w:val="20"/>
        </w:rPr>
        <w:t>vljudno, profesionalno in nevtralno komunikacijo</w:t>
      </w:r>
      <w:r w:rsidRPr="001A44EA">
        <w:rPr>
          <w:rFonts w:ascii="Arial" w:hAnsi="Arial" w:cs="Arial"/>
          <w:sz w:val="20"/>
          <w:szCs w:val="20"/>
        </w:rPr>
        <w:t xml:space="preserve">, ki ne vpliva na odgovore </w:t>
      </w:r>
      <w:r w:rsidR="00124DCF">
        <w:rPr>
          <w:rStyle w:val="Krepko"/>
          <w:rFonts w:ascii="Arial" w:hAnsi="Arial" w:cs="Arial"/>
          <w:b w:val="0"/>
          <w:bCs w:val="0"/>
          <w:sz w:val="20"/>
          <w:szCs w:val="20"/>
        </w:rPr>
        <w:t>respondentov</w:t>
      </w:r>
      <w:r w:rsidRPr="001A44EA">
        <w:rPr>
          <w:rFonts w:ascii="Arial" w:hAnsi="Arial" w:cs="Arial"/>
          <w:sz w:val="20"/>
          <w:szCs w:val="20"/>
        </w:rPr>
        <w:t>,</w:t>
      </w:r>
    </w:p>
    <w:p w14:paraId="58D21F56" w14:textId="691347C7" w:rsidR="0057153B" w:rsidRPr="001A44EA" w:rsidRDefault="0057153B" w:rsidP="006B5602">
      <w:pPr>
        <w:pStyle w:val="Navadensplet"/>
        <w:numPr>
          <w:ilvl w:val="0"/>
          <w:numId w:val="19"/>
        </w:numPr>
        <w:jc w:val="both"/>
        <w:rPr>
          <w:rFonts w:ascii="Arial" w:hAnsi="Arial" w:cs="Arial"/>
          <w:sz w:val="20"/>
          <w:szCs w:val="20"/>
        </w:rPr>
      </w:pPr>
      <w:r w:rsidRPr="001A44EA">
        <w:rPr>
          <w:rFonts w:ascii="Arial" w:hAnsi="Arial" w:cs="Arial"/>
          <w:sz w:val="20"/>
          <w:szCs w:val="20"/>
        </w:rPr>
        <w:t xml:space="preserve">uporabljati ustrezne pristope za </w:t>
      </w:r>
      <w:r w:rsidRPr="001A44EA">
        <w:rPr>
          <w:rStyle w:val="Krepko"/>
          <w:rFonts w:ascii="Arial" w:hAnsi="Arial" w:cs="Arial"/>
          <w:b w:val="0"/>
          <w:bCs w:val="0"/>
          <w:sz w:val="20"/>
          <w:szCs w:val="20"/>
        </w:rPr>
        <w:t xml:space="preserve">spodbujanje sodelovanja </w:t>
      </w:r>
      <w:r w:rsidR="00124DCF">
        <w:rPr>
          <w:rStyle w:val="Krepko"/>
          <w:rFonts w:ascii="Arial" w:hAnsi="Arial" w:cs="Arial"/>
          <w:b w:val="0"/>
          <w:bCs w:val="0"/>
          <w:sz w:val="20"/>
          <w:szCs w:val="20"/>
        </w:rPr>
        <w:t>respondentov</w:t>
      </w:r>
      <w:r w:rsidRPr="001A44EA">
        <w:rPr>
          <w:rFonts w:ascii="Arial" w:hAnsi="Arial" w:cs="Arial"/>
          <w:sz w:val="20"/>
          <w:szCs w:val="20"/>
        </w:rPr>
        <w:t>, vključno s pojasnjevanjem družbenega pomena raziskave ter zagotavljanjem informacij o zaupnosti in varovanju podatkov,</w:t>
      </w:r>
    </w:p>
    <w:p w14:paraId="10091C08" w14:textId="06C74113" w:rsidR="0057153B" w:rsidRPr="001A44EA" w:rsidRDefault="0057153B" w:rsidP="006B5602">
      <w:pPr>
        <w:pStyle w:val="Navadensplet"/>
        <w:numPr>
          <w:ilvl w:val="0"/>
          <w:numId w:val="19"/>
        </w:numPr>
        <w:jc w:val="both"/>
        <w:rPr>
          <w:rFonts w:ascii="Arial" w:hAnsi="Arial" w:cs="Arial"/>
          <w:sz w:val="20"/>
          <w:szCs w:val="20"/>
        </w:rPr>
      </w:pPr>
      <w:r w:rsidRPr="001A44EA">
        <w:rPr>
          <w:rFonts w:ascii="Arial" w:hAnsi="Arial" w:cs="Arial"/>
          <w:sz w:val="20"/>
          <w:szCs w:val="20"/>
        </w:rPr>
        <w:t xml:space="preserve">zagotoviti, da so anketarji ustrezno usposobljeni za </w:t>
      </w:r>
      <w:r w:rsidRPr="001A44EA">
        <w:rPr>
          <w:rStyle w:val="Krepko"/>
          <w:rFonts w:ascii="Arial" w:hAnsi="Arial" w:cs="Arial"/>
          <w:b w:val="0"/>
          <w:bCs w:val="0"/>
          <w:sz w:val="20"/>
          <w:szCs w:val="20"/>
        </w:rPr>
        <w:t xml:space="preserve">komunikacijo z </w:t>
      </w:r>
      <w:r w:rsidR="00124DCF">
        <w:rPr>
          <w:rStyle w:val="Krepko"/>
          <w:rFonts w:ascii="Arial" w:hAnsi="Arial" w:cs="Arial"/>
          <w:b w:val="0"/>
          <w:bCs w:val="0"/>
          <w:sz w:val="20"/>
          <w:szCs w:val="20"/>
        </w:rPr>
        <w:t>respondent</w:t>
      </w:r>
      <w:r w:rsidRPr="001A44EA">
        <w:rPr>
          <w:rStyle w:val="Krepko"/>
          <w:rFonts w:ascii="Arial" w:hAnsi="Arial" w:cs="Arial"/>
          <w:b w:val="0"/>
          <w:bCs w:val="0"/>
          <w:sz w:val="20"/>
          <w:szCs w:val="20"/>
        </w:rPr>
        <w:t>i in obravnavo morebitnih vprašanj ali pomislekov glede sodelovanja v raziskavi</w:t>
      </w:r>
      <w:r w:rsidRPr="001A44EA">
        <w:rPr>
          <w:rFonts w:ascii="Arial" w:hAnsi="Arial" w:cs="Arial"/>
          <w:b/>
          <w:bCs/>
          <w:sz w:val="20"/>
          <w:szCs w:val="20"/>
        </w:rPr>
        <w:t>.</w:t>
      </w:r>
    </w:p>
    <w:p w14:paraId="48852710" w14:textId="78746621" w:rsidR="0057153B" w:rsidRPr="001A44EA" w:rsidRDefault="0057153B" w:rsidP="00364B53">
      <w:pPr>
        <w:pStyle w:val="Navadensplet"/>
        <w:jc w:val="both"/>
        <w:rPr>
          <w:rFonts w:ascii="Arial" w:hAnsi="Arial" w:cs="Arial"/>
          <w:b/>
          <w:bCs/>
          <w:sz w:val="20"/>
          <w:szCs w:val="20"/>
        </w:rPr>
      </w:pPr>
      <w:r w:rsidRPr="001A44EA">
        <w:rPr>
          <w:rFonts w:ascii="Arial" w:hAnsi="Arial" w:cs="Arial"/>
          <w:sz w:val="20"/>
          <w:szCs w:val="20"/>
        </w:rPr>
        <w:t xml:space="preserve">Izvajalec mora prav tako zagotoviti </w:t>
      </w:r>
      <w:r w:rsidR="00D01638">
        <w:rPr>
          <w:rFonts w:ascii="Arial" w:hAnsi="Arial" w:cs="Arial"/>
          <w:sz w:val="20"/>
          <w:szCs w:val="20"/>
        </w:rPr>
        <w:t xml:space="preserve">brezplačno </w:t>
      </w:r>
      <w:r w:rsidRPr="001A44EA">
        <w:rPr>
          <w:rStyle w:val="Krepko"/>
          <w:rFonts w:ascii="Arial" w:hAnsi="Arial" w:cs="Arial"/>
          <w:b w:val="0"/>
          <w:bCs w:val="0"/>
          <w:sz w:val="20"/>
          <w:szCs w:val="20"/>
        </w:rPr>
        <w:t>telefonsko številko za informacije</w:t>
      </w:r>
      <w:r w:rsidRPr="001A44EA">
        <w:rPr>
          <w:rFonts w:ascii="Arial" w:hAnsi="Arial" w:cs="Arial"/>
          <w:b/>
          <w:bCs/>
          <w:sz w:val="20"/>
          <w:szCs w:val="20"/>
        </w:rPr>
        <w:t>,</w:t>
      </w:r>
      <w:r w:rsidRPr="001A44EA">
        <w:rPr>
          <w:rFonts w:ascii="Arial" w:hAnsi="Arial" w:cs="Arial"/>
          <w:sz w:val="20"/>
          <w:szCs w:val="20"/>
        </w:rPr>
        <w:t xml:space="preserve"> preko katere lahko izbrani </w:t>
      </w:r>
      <w:r w:rsidR="00124DCF">
        <w:rPr>
          <w:rStyle w:val="Krepko"/>
          <w:rFonts w:ascii="Arial" w:hAnsi="Arial" w:cs="Arial"/>
          <w:b w:val="0"/>
          <w:bCs w:val="0"/>
          <w:sz w:val="20"/>
          <w:szCs w:val="20"/>
        </w:rPr>
        <w:t>respondent</w:t>
      </w:r>
      <w:r w:rsidRPr="001A44EA">
        <w:rPr>
          <w:rFonts w:ascii="Arial" w:hAnsi="Arial" w:cs="Arial"/>
          <w:sz w:val="20"/>
          <w:szCs w:val="20"/>
        </w:rPr>
        <w:t xml:space="preserve">i pridobijo dodatne informacije o raziskavi, preverijo identiteto anketarja ali sporočijo svojo odločitev glede sodelovanja. Telefonska številka mora biti dostopna v času izvajanja terenskega </w:t>
      </w:r>
      <w:r w:rsidRPr="001A44EA">
        <w:rPr>
          <w:rFonts w:ascii="Arial" w:hAnsi="Arial" w:cs="Arial"/>
          <w:sz w:val="20"/>
          <w:szCs w:val="20"/>
        </w:rPr>
        <w:lastRenderedPageBreak/>
        <w:t xml:space="preserve">zbiranja podatkov, izvajalec pa mora zagotoviti tudi </w:t>
      </w:r>
      <w:r w:rsidRPr="001A44EA">
        <w:rPr>
          <w:rStyle w:val="Krepko"/>
          <w:rFonts w:ascii="Arial" w:hAnsi="Arial" w:cs="Arial"/>
          <w:b w:val="0"/>
          <w:bCs w:val="0"/>
          <w:sz w:val="20"/>
          <w:szCs w:val="20"/>
        </w:rPr>
        <w:t>evidentiranje prejetih klicev in morebitnih zavrnitev sodelovanja</w:t>
      </w:r>
      <w:r w:rsidRPr="001A44EA">
        <w:rPr>
          <w:rFonts w:ascii="Arial" w:hAnsi="Arial" w:cs="Arial"/>
          <w:b/>
          <w:bCs/>
          <w:sz w:val="20"/>
          <w:szCs w:val="20"/>
        </w:rPr>
        <w:t>.</w:t>
      </w:r>
    </w:p>
    <w:p w14:paraId="19EF2202" w14:textId="73487D6C" w:rsidR="004049B8" w:rsidRPr="001A44EA" w:rsidRDefault="004049B8" w:rsidP="00364B53">
      <w:pPr>
        <w:pStyle w:val="Navadensplet"/>
        <w:jc w:val="both"/>
        <w:rPr>
          <w:rFonts w:ascii="Arial" w:hAnsi="Arial" w:cs="Arial"/>
          <w:b/>
          <w:bCs/>
          <w:sz w:val="20"/>
          <w:szCs w:val="20"/>
        </w:rPr>
      </w:pPr>
      <w:r w:rsidRPr="001A44EA">
        <w:rPr>
          <w:rFonts w:ascii="Arial" w:hAnsi="Arial" w:cs="Arial"/>
          <w:sz w:val="20"/>
          <w:szCs w:val="20"/>
        </w:rPr>
        <w:t xml:space="preserve">Izvajalec mora zagotoviti, da se anketarji ob prvem stiku z </w:t>
      </w:r>
      <w:r w:rsidR="00124DCF">
        <w:rPr>
          <w:rStyle w:val="Krepko"/>
          <w:rFonts w:ascii="Arial" w:hAnsi="Arial" w:cs="Arial"/>
          <w:b w:val="0"/>
          <w:bCs w:val="0"/>
          <w:sz w:val="20"/>
          <w:szCs w:val="20"/>
        </w:rPr>
        <w:t>respondent</w:t>
      </w:r>
      <w:r w:rsidRPr="001A44EA">
        <w:rPr>
          <w:rFonts w:ascii="Arial" w:hAnsi="Arial" w:cs="Arial"/>
          <w:sz w:val="20"/>
          <w:szCs w:val="20"/>
        </w:rPr>
        <w:t>i identificirajo z ustreznim identifikacijskim dokumentom ali izkaznico anketarja, ki jo potrdi naročnik.</w:t>
      </w:r>
    </w:p>
    <w:p w14:paraId="37386795" w14:textId="020C9B1A" w:rsidR="0057153B" w:rsidRPr="001A44EA" w:rsidRDefault="0057153B" w:rsidP="00364B53">
      <w:pPr>
        <w:pStyle w:val="Navadensplet"/>
        <w:jc w:val="both"/>
        <w:rPr>
          <w:rFonts w:ascii="Arial" w:hAnsi="Arial" w:cs="Arial"/>
          <w:sz w:val="20"/>
          <w:szCs w:val="20"/>
        </w:rPr>
      </w:pPr>
      <w:r w:rsidRPr="001A44EA">
        <w:rPr>
          <w:rFonts w:ascii="Arial" w:hAnsi="Arial" w:cs="Arial"/>
          <w:sz w:val="20"/>
          <w:szCs w:val="20"/>
        </w:rPr>
        <w:t xml:space="preserve">Vsa komunikacija z </w:t>
      </w:r>
      <w:r w:rsidR="00124DCF">
        <w:rPr>
          <w:rStyle w:val="Krepko"/>
          <w:rFonts w:ascii="Arial" w:hAnsi="Arial" w:cs="Arial"/>
          <w:b w:val="0"/>
          <w:bCs w:val="0"/>
          <w:sz w:val="20"/>
          <w:szCs w:val="20"/>
        </w:rPr>
        <w:t>respondent</w:t>
      </w:r>
      <w:r w:rsidRPr="001A44EA">
        <w:rPr>
          <w:rFonts w:ascii="Arial" w:hAnsi="Arial" w:cs="Arial"/>
          <w:sz w:val="20"/>
          <w:szCs w:val="20"/>
        </w:rPr>
        <w:t xml:space="preserve">i mora potekati v skladu z </w:t>
      </w:r>
      <w:r w:rsidRPr="001A44EA">
        <w:rPr>
          <w:rStyle w:val="Krepko"/>
          <w:rFonts w:ascii="Arial" w:hAnsi="Arial" w:cs="Arial"/>
          <w:b w:val="0"/>
          <w:bCs w:val="0"/>
          <w:sz w:val="20"/>
          <w:szCs w:val="20"/>
        </w:rPr>
        <w:t>metodološkimi navodili raziskave PIAAC ter pravili varovanja osebnih podatkov in zaupnosti informacij</w:t>
      </w:r>
      <w:r w:rsidRPr="001A44EA">
        <w:rPr>
          <w:rFonts w:ascii="Arial" w:hAnsi="Arial" w:cs="Arial"/>
          <w:b/>
          <w:bCs/>
          <w:sz w:val="20"/>
          <w:szCs w:val="20"/>
        </w:rPr>
        <w:t>.</w:t>
      </w:r>
    </w:p>
    <w:p w14:paraId="78146574" w14:textId="77777777" w:rsidR="0033370E" w:rsidRPr="0033370E" w:rsidRDefault="0033370E" w:rsidP="00364B53">
      <w:pPr>
        <w:outlineLvl w:val="2"/>
        <w:rPr>
          <w:rFonts w:cs="Arial"/>
          <w:b/>
          <w:bCs/>
          <w:sz w:val="20"/>
          <w:szCs w:val="20"/>
        </w:rPr>
      </w:pPr>
      <w:r w:rsidRPr="0033370E">
        <w:rPr>
          <w:rFonts w:cs="Arial"/>
          <w:b/>
          <w:bCs/>
          <w:sz w:val="20"/>
          <w:szCs w:val="20"/>
        </w:rPr>
        <w:t>4.6 Spremljanje odzivnosti</w:t>
      </w:r>
    </w:p>
    <w:p w14:paraId="665CEDE7" w14:textId="6DC428AB" w:rsidR="00995856" w:rsidRPr="00932928" w:rsidRDefault="00995856" w:rsidP="00995856">
      <w:pPr>
        <w:pStyle w:val="Navadensplet"/>
        <w:spacing w:before="0" w:beforeAutospacing="0"/>
        <w:jc w:val="both"/>
        <w:rPr>
          <w:rFonts w:ascii="Arial" w:hAnsi="Arial" w:cs="Arial"/>
          <w:sz w:val="20"/>
          <w:szCs w:val="20"/>
        </w:rPr>
      </w:pPr>
      <w:r w:rsidRPr="00932928">
        <w:rPr>
          <w:rFonts w:ascii="Arial" w:hAnsi="Arial" w:cs="Arial"/>
          <w:sz w:val="20"/>
          <w:szCs w:val="20"/>
        </w:rPr>
        <w:t xml:space="preserve">Izvajalec mora zagotoviti stalno spremljanje odzivnosti </w:t>
      </w:r>
      <w:r w:rsidR="00124DCF">
        <w:rPr>
          <w:rStyle w:val="Krepko"/>
          <w:rFonts w:ascii="Arial" w:hAnsi="Arial" w:cs="Arial"/>
          <w:b w:val="0"/>
          <w:bCs w:val="0"/>
          <w:sz w:val="20"/>
          <w:szCs w:val="20"/>
        </w:rPr>
        <w:t>respondentov</w:t>
      </w:r>
      <w:r w:rsidRPr="00932928">
        <w:rPr>
          <w:rFonts w:ascii="Arial" w:hAnsi="Arial" w:cs="Arial"/>
          <w:sz w:val="20"/>
          <w:szCs w:val="20"/>
        </w:rPr>
        <w:t xml:space="preserve"> in realizacije vzorca skozi celotno obdobje terenskega zbiranja podatkov ter izvajati ustrezne organizacijske in operativne ukrepe za doseganje ciljne stopnje sodelovanja.</w:t>
      </w:r>
    </w:p>
    <w:p w14:paraId="161FAA4F" w14:textId="5E222C52" w:rsidR="00995856" w:rsidRPr="00B4423B" w:rsidRDefault="00995856" w:rsidP="00995856">
      <w:pPr>
        <w:pStyle w:val="Navadensplet"/>
        <w:jc w:val="both"/>
        <w:rPr>
          <w:rFonts w:ascii="Arial" w:hAnsi="Arial" w:cs="Arial"/>
          <w:sz w:val="20"/>
          <w:szCs w:val="20"/>
        </w:rPr>
      </w:pPr>
      <w:r w:rsidRPr="00B4423B">
        <w:rPr>
          <w:rFonts w:ascii="Arial" w:hAnsi="Arial" w:cs="Arial"/>
          <w:sz w:val="20"/>
          <w:szCs w:val="20"/>
        </w:rPr>
        <w:t xml:space="preserve">Spremljanje odzivnosti in realizacije vzorca poteka v skladu s Tehničnimi standardi in smernicami raziskave PIAAC ter se izvaja preko CMS, ki ga zagotovi naročnik. CMS omogoča sprotno spremljanje statusov anket, kontaktov z </w:t>
      </w:r>
      <w:r w:rsidR="00124DCF" w:rsidRPr="00B4423B">
        <w:rPr>
          <w:rStyle w:val="Krepko"/>
          <w:rFonts w:ascii="Arial" w:hAnsi="Arial" w:cs="Arial"/>
          <w:b w:val="0"/>
          <w:bCs w:val="0"/>
          <w:sz w:val="20"/>
          <w:szCs w:val="20"/>
        </w:rPr>
        <w:t>respondenti</w:t>
      </w:r>
      <w:r w:rsidRPr="00B4423B">
        <w:rPr>
          <w:rFonts w:ascii="Arial" w:hAnsi="Arial" w:cs="Arial"/>
          <w:sz w:val="20"/>
          <w:szCs w:val="20"/>
        </w:rPr>
        <w:t xml:space="preserve"> ter izračun stopenj odgovora v skladu z metodologijo raziskave PIAAC.</w:t>
      </w:r>
    </w:p>
    <w:p w14:paraId="57D5680C" w14:textId="77777777" w:rsidR="00995856" w:rsidRPr="00B4423B" w:rsidRDefault="00995856" w:rsidP="007E51A7">
      <w:pPr>
        <w:pStyle w:val="Navadensplet"/>
        <w:spacing w:before="0" w:beforeAutospacing="0" w:after="0" w:afterAutospacing="0"/>
        <w:jc w:val="both"/>
        <w:rPr>
          <w:rFonts w:ascii="Arial" w:hAnsi="Arial" w:cs="Arial"/>
          <w:sz w:val="20"/>
          <w:szCs w:val="20"/>
        </w:rPr>
      </w:pPr>
      <w:r w:rsidRPr="00B4423B">
        <w:rPr>
          <w:rFonts w:ascii="Arial" w:hAnsi="Arial" w:cs="Arial"/>
          <w:sz w:val="20"/>
          <w:szCs w:val="20"/>
        </w:rPr>
        <w:t>Spremljanje stopenj odgovora temelji na uporabi standardiziranih statusnih kod, ki vključujejo zlasti:</w:t>
      </w:r>
    </w:p>
    <w:p w14:paraId="3265E79F" w14:textId="3EB7DABB" w:rsidR="007E51A7" w:rsidRPr="00B4423B" w:rsidRDefault="007E51A7" w:rsidP="007E51A7">
      <w:pPr>
        <w:pStyle w:val="Navadensplet"/>
        <w:numPr>
          <w:ilvl w:val="0"/>
          <w:numId w:val="29"/>
        </w:numPr>
        <w:spacing w:before="0" w:beforeAutospacing="0" w:after="0" w:afterAutospacing="0"/>
        <w:jc w:val="both"/>
        <w:rPr>
          <w:rFonts w:ascii="Arial" w:hAnsi="Arial" w:cs="Arial"/>
          <w:sz w:val="20"/>
          <w:szCs w:val="20"/>
        </w:rPr>
      </w:pPr>
      <w:r w:rsidRPr="00B4423B">
        <w:rPr>
          <w:rFonts w:ascii="Arial" w:hAnsi="Arial" w:cs="Arial"/>
          <w:sz w:val="20"/>
          <w:szCs w:val="20"/>
        </w:rPr>
        <w:t xml:space="preserve">šifre za označevanje stanja anketiranja in statusov kontaktov z izbranimi </w:t>
      </w:r>
      <w:r w:rsidR="00124DCF" w:rsidRPr="00B4423B">
        <w:rPr>
          <w:rStyle w:val="Krepko"/>
          <w:rFonts w:ascii="Arial" w:hAnsi="Arial" w:cs="Arial"/>
          <w:b w:val="0"/>
          <w:bCs w:val="0"/>
          <w:sz w:val="20"/>
          <w:szCs w:val="20"/>
        </w:rPr>
        <w:t>respondent</w:t>
      </w:r>
      <w:r w:rsidR="00932928" w:rsidRPr="00B4423B">
        <w:rPr>
          <w:rFonts w:ascii="Arial" w:hAnsi="Arial" w:cs="Arial"/>
          <w:sz w:val="20"/>
          <w:szCs w:val="20"/>
        </w:rPr>
        <w:t>i</w:t>
      </w:r>
      <w:r w:rsidRPr="00B4423B">
        <w:rPr>
          <w:rFonts w:ascii="Arial" w:hAnsi="Arial" w:cs="Arial"/>
          <w:sz w:val="20"/>
          <w:szCs w:val="20"/>
        </w:rPr>
        <w:t>,</w:t>
      </w:r>
    </w:p>
    <w:p w14:paraId="31057BE9" w14:textId="1BA57136" w:rsidR="00995856" w:rsidRPr="00B4423B" w:rsidRDefault="00995856" w:rsidP="006B5602">
      <w:pPr>
        <w:pStyle w:val="Navadensplet"/>
        <w:numPr>
          <w:ilvl w:val="0"/>
          <w:numId w:val="29"/>
        </w:numPr>
        <w:spacing w:before="0" w:beforeAutospacing="0" w:after="0" w:afterAutospacing="0"/>
        <w:jc w:val="both"/>
        <w:rPr>
          <w:rFonts w:ascii="Arial" w:hAnsi="Arial" w:cs="Arial"/>
          <w:sz w:val="20"/>
          <w:szCs w:val="20"/>
        </w:rPr>
      </w:pPr>
      <w:r w:rsidRPr="00B4423B">
        <w:rPr>
          <w:rFonts w:ascii="Arial" w:hAnsi="Arial" w:cs="Arial"/>
          <w:sz w:val="20"/>
          <w:szCs w:val="20"/>
        </w:rPr>
        <w:t xml:space="preserve">šifre za označevanje </w:t>
      </w:r>
      <w:r w:rsidR="007E51A7" w:rsidRPr="00B4423B">
        <w:rPr>
          <w:rFonts w:ascii="Arial" w:hAnsi="Arial" w:cs="Arial"/>
          <w:sz w:val="20"/>
          <w:szCs w:val="20"/>
        </w:rPr>
        <w:t>izvedbe os</w:t>
      </w:r>
      <w:r w:rsidRPr="00B4423B">
        <w:rPr>
          <w:rFonts w:ascii="Arial" w:hAnsi="Arial" w:cs="Arial"/>
          <w:sz w:val="20"/>
          <w:szCs w:val="20"/>
        </w:rPr>
        <w:t>novne</w:t>
      </w:r>
      <w:r w:rsidR="007E51A7" w:rsidRPr="00B4423B">
        <w:rPr>
          <w:rFonts w:ascii="Arial" w:hAnsi="Arial" w:cs="Arial"/>
          <w:sz w:val="20"/>
          <w:szCs w:val="20"/>
        </w:rPr>
        <w:t xml:space="preserve">ga </w:t>
      </w:r>
      <w:r w:rsidRPr="00B4423B">
        <w:rPr>
          <w:rFonts w:ascii="Arial" w:hAnsi="Arial" w:cs="Arial"/>
          <w:sz w:val="20"/>
          <w:szCs w:val="20"/>
        </w:rPr>
        <w:t>vprašalnik</w:t>
      </w:r>
      <w:r w:rsidR="007E51A7" w:rsidRPr="00B4423B">
        <w:rPr>
          <w:rFonts w:ascii="Arial" w:hAnsi="Arial" w:cs="Arial"/>
          <w:sz w:val="20"/>
          <w:szCs w:val="20"/>
        </w:rPr>
        <w:t>a</w:t>
      </w:r>
      <w:r w:rsidRPr="00B4423B">
        <w:rPr>
          <w:rFonts w:ascii="Arial" w:hAnsi="Arial" w:cs="Arial"/>
          <w:sz w:val="20"/>
          <w:szCs w:val="20"/>
        </w:rPr>
        <w:t>,</w:t>
      </w:r>
    </w:p>
    <w:p w14:paraId="60D66BE8" w14:textId="77777777" w:rsidR="00995856" w:rsidRPr="00B4423B" w:rsidRDefault="00995856" w:rsidP="006B5602">
      <w:pPr>
        <w:pStyle w:val="Navadensplet"/>
        <w:numPr>
          <w:ilvl w:val="0"/>
          <w:numId w:val="29"/>
        </w:numPr>
        <w:jc w:val="both"/>
        <w:rPr>
          <w:rFonts w:ascii="Arial" w:hAnsi="Arial" w:cs="Arial"/>
          <w:sz w:val="20"/>
          <w:szCs w:val="20"/>
        </w:rPr>
      </w:pPr>
      <w:r w:rsidRPr="00B4423B">
        <w:rPr>
          <w:rFonts w:ascii="Arial" w:hAnsi="Arial" w:cs="Arial"/>
          <w:sz w:val="20"/>
          <w:szCs w:val="20"/>
        </w:rPr>
        <w:t>šifre za označevanje poteka in statusa kognitivnega testiranja,</w:t>
      </w:r>
    </w:p>
    <w:p w14:paraId="1CF68FB4" w14:textId="77777777" w:rsidR="00995856" w:rsidRPr="00B4423B" w:rsidRDefault="00995856" w:rsidP="006B5602">
      <w:pPr>
        <w:pStyle w:val="Navadensplet"/>
        <w:numPr>
          <w:ilvl w:val="0"/>
          <w:numId w:val="29"/>
        </w:numPr>
        <w:jc w:val="both"/>
        <w:rPr>
          <w:rFonts w:ascii="Arial" w:hAnsi="Arial" w:cs="Arial"/>
          <w:sz w:val="20"/>
          <w:szCs w:val="20"/>
        </w:rPr>
      </w:pPr>
      <w:r w:rsidRPr="00B4423B">
        <w:rPr>
          <w:rFonts w:ascii="Arial" w:hAnsi="Arial" w:cs="Arial"/>
          <w:sz w:val="20"/>
          <w:szCs w:val="20"/>
        </w:rPr>
        <w:t>vmesne operativne šifre za spremljanje poteka terenskega dela.</w:t>
      </w:r>
    </w:p>
    <w:p w14:paraId="39F3BFDD" w14:textId="67EEBC6C" w:rsidR="00995856" w:rsidRPr="00932928" w:rsidRDefault="00995856" w:rsidP="00995856">
      <w:pPr>
        <w:pStyle w:val="Navadensplet"/>
        <w:jc w:val="both"/>
        <w:rPr>
          <w:rFonts w:ascii="Arial" w:hAnsi="Arial" w:cs="Arial"/>
          <w:sz w:val="20"/>
          <w:szCs w:val="20"/>
        </w:rPr>
      </w:pPr>
      <w:r w:rsidRPr="00B4423B">
        <w:rPr>
          <w:rFonts w:ascii="Arial" w:hAnsi="Arial" w:cs="Arial"/>
          <w:sz w:val="20"/>
          <w:szCs w:val="20"/>
        </w:rPr>
        <w:t>Izvajalec mora zagotoviti dosledno uporabo predpisanih šifer ter pravilno in pravočasno evidentiranje vseh statusov anket v CMS.</w:t>
      </w:r>
    </w:p>
    <w:p w14:paraId="57144219" w14:textId="77777777" w:rsidR="00995856" w:rsidRPr="00B4423B" w:rsidRDefault="00995856" w:rsidP="00995856">
      <w:pPr>
        <w:pStyle w:val="Navadensplet"/>
        <w:spacing w:before="0" w:beforeAutospacing="0" w:after="0" w:afterAutospacing="0"/>
        <w:jc w:val="both"/>
        <w:rPr>
          <w:rFonts w:ascii="Arial" w:hAnsi="Arial" w:cs="Arial"/>
          <w:sz w:val="20"/>
          <w:szCs w:val="20"/>
        </w:rPr>
      </w:pPr>
      <w:r w:rsidRPr="00B4423B">
        <w:rPr>
          <w:rFonts w:ascii="Arial" w:hAnsi="Arial" w:cs="Arial"/>
          <w:sz w:val="20"/>
          <w:szCs w:val="20"/>
        </w:rPr>
        <w:t>Izvajalec mora zlasti:</w:t>
      </w:r>
    </w:p>
    <w:p w14:paraId="3F38977E" w14:textId="4CBF60D6" w:rsidR="00995856" w:rsidRPr="00B4423B" w:rsidRDefault="00995856" w:rsidP="006B5602">
      <w:pPr>
        <w:pStyle w:val="Navadensplet"/>
        <w:numPr>
          <w:ilvl w:val="0"/>
          <w:numId w:val="30"/>
        </w:numPr>
        <w:spacing w:before="0" w:beforeAutospacing="0" w:after="0" w:afterAutospacing="0"/>
        <w:jc w:val="both"/>
        <w:rPr>
          <w:rFonts w:ascii="Arial" w:hAnsi="Arial" w:cs="Arial"/>
          <w:sz w:val="20"/>
          <w:szCs w:val="20"/>
        </w:rPr>
      </w:pPr>
      <w:r w:rsidRPr="00B4423B">
        <w:rPr>
          <w:rFonts w:ascii="Arial" w:hAnsi="Arial" w:cs="Arial"/>
          <w:sz w:val="20"/>
          <w:szCs w:val="20"/>
        </w:rPr>
        <w:t>sprotno spremljati realizacijo vzorca, stopnjo odzivnosti ter strukturo doseženega vzorca glede na razpoložljive podatke v CMS,</w:t>
      </w:r>
    </w:p>
    <w:p w14:paraId="79189184" w14:textId="6AB3114F" w:rsidR="00995856" w:rsidRPr="00B4423B" w:rsidRDefault="00995856" w:rsidP="006B5602">
      <w:pPr>
        <w:pStyle w:val="Navadensplet"/>
        <w:numPr>
          <w:ilvl w:val="0"/>
          <w:numId w:val="30"/>
        </w:numPr>
        <w:jc w:val="both"/>
        <w:rPr>
          <w:rFonts w:ascii="Arial" w:hAnsi="Arial" w:cs="Arial"/>
          <w:sz w:val="20"/>
          <w:szCs w:val="20"/>
        </w:rPr>
      </w:pPr>
      <w:r w:rsidRPr="00B4423B">
        <w:rPr>
          <w:rFonts w:ascii="Arial" w:hAnsi="Arial" w:cs="Arial"/>
          <w:sz w:val="20"/>
          <w:szCs w:val="20"/>
        </w:rPr>
        <w:t xml:space="preserve">izvajati večkratne poskuse kontaktiranja izbranih </w:t>
      </w:r>
      <w:r w:rsidR="00A15827" w:rsidRPr="00B4423B">
        <w:rPr>
          <w:rStyle w:val="Krepko"/>
          <w:rFonts w:ascii="Arial" w:hAnsi="Arial" w:cs="Arial"/>
          <w:b w:val="0"/>
          <w:bCs w:val="0"/>
          <w:sz w:val="20"/>
          <w:szCs w:val="20"/>
        </w:rPr>
        <w:t>respondentov</w:t>
      </w:r>
      <w:r w:rsidRPr="00B4423B">
        <w:rPr>
          <w:rFonts w:ascii="Arial" w:hAnsi="Arial" w:cs="Arial"/>
          <w:sz w:val="20"/>
          <w:szCs w:val="20"/>
        </w:rPr>
        <w:t xml:space="preserve"> v različnih časovnih terminih (dopoldan, popoldan, večer, ob koncih tedna),</w:t>
      </w:r>
    </w:p>
    <w:p w14:paraId="3E935F80" w14:textId="77777777" w:rsidR="00995856" w:rsidRPr="00932928" w:rsidRDefault="00995856" w:rsidP="006B5602">
      <w:pPr>
        <w:pStyle w:val="Navadensplet"/>
        <w:numPr>
          <w:ilvl w:val="0"/>
          <w:numId w:val="30"/>
        </w:numPr>
        <w:jc w:val="both"/>
        <w:rPr>
          <w:rFonts w:ascii="Arial" w:hAnsi="Arial" w:cs="Arial"/>
          <w:sz w:val="20"/>
          <w:szCs w:val="20"/>
        </w:rPr>
      </w:pPr>
      <w:r w:rsidRPr="00932928">
        <w:rPr>
          <w:rFonts w:ascii="Arial" w:hAnsi="Arial" w:cs="Arial"/>
          <w:sz w:val="20"/>
          <w:szCs w:val="20"/>
        </w:rPr>
        <w:t>analizirati razloge za nedosegljivost ali zavrnitev sodelovanja ter na tej podlagi prilagajati organizacijo terenskega dela,</w:t>
      </w:r>
    </w:p>
    <w:p w14:paraId="36C396BB" w14:textId="0C3908EC" w:rsidR="00995856" w:rsidRPr="00932928" w:rsidRDefault="00995856" w:rsidP="006B5602">
      <w:pPr>
        <w:pStyle w:val="Navadensplet"/>
        <w:numPr>
          <w:ilvl w:val="0"/>
          <w:numId w:val="30"/>
        </w:numPr>
        <w:jc w:val="both"/>
        <w:rPr>
          <w:rFonts w:ascii="Arial" w:hAnsi="Arial" w:cs="Arial"/>
          <w:sz w:val="20"/>
          <w:szCs w:val="20"/>
        </w:rPr>
      </w:pPr>
      <w:r w:rsidRPr="00932928">
        <w:rPr>
          <w:rFonts w:ascii="Arial" w:hAnsi="Arial" w:cs="Arial"/>
          <w:sz w:val="20"/>
          <w:szCs w:val="20"/>
        </w:rPr>
        <w:t xml:space="preserve">uvajati operativne ukrepe za izboljšanje odzivnosti, kot so dodatni kontakti z </w:t>
      </w:r>
      <w:r w:rsidR="00A15827">
        <w:rPr>
          <w:rStyle w:val="Krepko"/>
          <w:rFonts w:ascii="Arial" w:hAnsi="Arial" w:cs="Arial"/>
          <w:b w:val="0"/>
          <w:bCs w:val="0"/>
          <w:sz w:val="20"/>
          <w:szCs w:val="20"/>
        </w:rPr>
        <w:t>respondent</w:t>
      </w:r>
      <w:r w:rsidRPr="00932928">
        <w:rPr>
          <w:rFonts w:ascii="Arial" w:hAnsi="Arial" w:cs="Arial"/>
          <w:sz w:val="20"/>
          <w:szCs w:val="20"/>
        </w:rPr>
        <w:t xml:space="preserve">i, spremembe razporeditve anketarjev ali dodatna navodila anketarjem za komunikacijo z </w:t>
      </w:r>
      <w:r w:rsidR="00A15827">
        <w:rPr>
          <w:rStyle w:val="Krepko"/>
          <w:rFonts w:ascii="Arial" w:hAnsi="Arial" w:cs="Arial"/>
          <w:b w:val="0"/>
          <w:bCs w:val="0"/>
          <w:sz w:val="20"/>
          <w:szCs w:val="20"/>
        </w:rPr>
        <w:t>respondent</w:t>
      </w:r>
      <w:r w:rsidRPr="00932928">
        <w:rPr>
          <w:rFonts w:ascii="Arial" w:hAnsi="Arial" w:cs="Arial"/>
          <w:sz w:val="20"/>
          <w:szCs w:val="20"/>
        </w:rPr>
        <w:t>i,</w:t>
      </w:r>
    </w:p>
    <w:p w14:paraId="087A46A0" w14:textId="35F51592" w:rsidR="00995856" w:rsidRPr="00932928" w:rsidRDefault="00995856" w:rsidP="006B5602">
      <w:pPr>
        <w:pStyle w:val="Navadensplet"/>
        <w:numPr>
          <w:ilvl w:val="0"/>
          <w:numId w:val="30"/>
        </w:numPr>
        <w:jc w:val="both"/>
        <w:rPr>
          <w:rFonts w:ascii="Arial" w:hAnsi="Arial" w:cs="Arial"/>
          <w:sz w:val="20"/>
          <w:szCs w:val="20"/>
        </w:rPr>
      </w:pPr>
      <w:r w:rsidRPr="00932928">
        <w:rPr>
          <w:rFonts w:ascii="Arial" w:hAnsi="Arial" w:cs="Arial"/>
          <w:sz w:val="20"/>
          <w:szCs w:val="20"/>
        </w:rPr>
        <w:t>redno poročati naročniku o poteku realizacije vzorca, stopnji odzivnosti ter sprejetih ukrepih za izboljšanje odzivnosti</w:t>
      </w:r>
      <w:r w:rsidR="007E51A7" w:rsidRPr="00932928">
        <w:rPr>
          <w:rFonts w:ascii="Arial" w:hAnsi="Arial" w:cs="Arial"/>
          <w:sz w:val="20"/>
          <w:szCs w:val="20"/>
        </w:rPr>
        <w:t xml:space="preserve"> v skladu z medsebojnim dogovorom</w:t>
      </w:r>
      <w:r w:rsidRPr="00932928">
        <w:rPr>
          <w:rFonts w:ascii="Arial" w:hAnsi="Arial" w:cs="Arial"/>
          <w:sz w:val="20"/>
          <w:szCs w:val="20"/>
        </w:rPr>
        <w:t>.</w:t>
      </w:r>
    </w:p>
    <w:p w14:paraId="55F40E90" w14:textId="7C4C1B56" w:rsidR="00995856" w:rsidRPr="00932928" w:rsidRDefault="00995856" w:rsidP="00995856">
      <w:pPr>
        <w:pStyle w:val="Navadensplet"/>
        <w:jc w:val="both"/>
        <w:rPr>
          <w:rFonts w:ascii="Arial" w:hAnsi="Arial" w:cs="Arial"/>
          <w:sz w:val="20"/>
          <w:szCs w:val="20"/>
        </w:rPr>
      </w:pPr>
      <w:r w:rsidRPr="00932928">
        <w:rPr>
          <w:rFonts w:ascii="Arial" w:hAnsi="Arial" w:cs="Arial"/>
          <w:sz w:val="20"/>
          <w:szCs w:val="20"/>
        </w:rPr>
        <w:t xml:space="preserve">Minimalna zahtevana stopnja odzivnosti znaša najmanj 50 %, izračunana v skladu z metodologijo raziskave PIAAC in mednarodnimi standardi OECD. Izvajalec mora organizirati terensko zbiranje podatkov tako, da se zagotovi doseganje navedene stopnje odzivnosti ter </w:t>
      </w:r>
      <w:r w:rsidR="00D01638">
        <w:rPr>
          <w:rFonts w:ascii="Arial" w:hAnsi="Arial" w:cs="Arial"/>
          <w:sz w:val="20"/>
          <w:szCs w:val="20"/>
        </w:rPr>
        <w:t xml:space="preserve">hkrati tudi </w:t>
      </w:r>
      <w:r w:rsidRPr="00932928">
        <w:rPr>
          <w:rFonts w:ascii="Arial" w:hAnsi="Arial" w:cs="Arial"/>
          <w:sz w:val="20"/>
          <w:szCs w:val="20"/>
        </w:rPr>
        <w:t>ustrezna kakovost in reprezentativnost zbranih podatkov.</w:t>
      </w:r>
    </w:p>
    <w:p w14:paraId="4CD30156" w14:textId="5A915607" w:rsidR="0033370E" w:rsidRPr="0033370E" w:rsidRDefault="00EF3F0A" w:rsidP="00364B53">
      <w:pPr>
        <w:outlineLvl w:val="2"/>
        <w:rPr>
          <w:rFonts w:cs="Arial"/>
          <w:b/>
          <w:bCs/>
          <w:sz w:val="20"/>
          <w:szCs w:val="20"/>
        </w:rPr>
      </w:pPr>
      <w:r w:rsidRPr="00364B53">
        <w:rPr>
          <w:rFonts w:cs="Arial"/>
          <w:b/>
          <w:bCs/>
          <w:sz w:val="20"/>
          <w:szCs w:val="20"/>
        </w:rPr>
        <w:t>4.7</w:t>
      </w:r>
      <w:r w:rsidR="0033370E" w:rsidRPr="0033370E">
        <w:rPr>
          <w:rFonts w:cs="Arial"/>
          <w:b/>
          <w:bCs/>
          <w:sz w:val="20"/>
          <w:szCs w:val="20"/>
        </w:rPr>
        <w:t xml:space="preserve"> Spremljanje kakovosti</w:t>
      </w:r>
    </w:p>
    <w:p w14:paraId="32D8AEF8" w14:textId="723496FF" w:rsidR="0057153B" w:rsidRPr="00932928" w:rsidRDefault="0057153B" w:rsidP="00364B53">
      <w:pPr>
        <w:pStyle w:val="Navadensplet"/>
        <w:spacing w:before="0" w:beforeAutospacing="0" w:after="0" w:afterAutospacing="0"/>
        <w:jc w:val="both"/>
        <w:rPr>
          <w:rFonts w:ascii="Arial" w:hAnsi="Arial" w:cs="Arial"/>
          <w:sz w:val="20"/>
          <w:szCs w:val="20"/>
        </w:rPr>
      </w:pPr>
      <w:r w:rsidRPr="00932928">
        <w:rPr>
          <w:rFonts w:ascii="Arial" w:hAnsi="Arial" w:cs="Arial"/>
          <w:sz w:val="20"/>
          <w:szCs w:val="20"/>
        </w:rPr>
        <w:t xml:space="preserve">Izvajalec mora vzpostaviti </w:t>
      </w:r>
      <w:r w:rsidRPr="00932928">
        <w:rPr>
          <w:rStyle w:val="Krepko"/>
          <w:rFonts w:ascii="Arial" w:hAnsi="Arial" w:cs="Arial"/>
          <w:b w:val="0"/>
          <w:bCs w:val="0"/>
          <w:sz w:val="20"/>
          <w:szCs w:val="20"/>
        </w:rPr>
        <w:t>celovit nadzor kakovosti terenskega zbiranja podatkov</w:t>
      </w:r>
      <w:r w:rsidRPr="00932928">
        <w:rPr>
          <w:rFonts w:ascii="Arial" w:hAnsi="Arial" w:cs="Arial"/>
          <w:sz w:val="20"/>
          <w:szCs w:val="20"/>
        </w:rPr>
        <w:t xml:space="preserve">, ki zagotavlja, da </w:t>
      </w:r>
      <w:r w:rsidR="00EF7DFC">
        <w:rPr>
          <w:rFonts w:ascii="Arial" w:hAnsi="Arial" w:cs="Arial"/>
          <w:sz w:val="20"/>
          <w:szCs w:val="20"/>
        </w:rPr>
        <w:t xml:space="preserve">se </w:t>
      </w:r>
      <w:r w:rsidR="007E51A7" w:rsidRPr="00932928">
        <w:rPr>
          <w:rFonts w:ascii="Arial" w:hAnsi="Arial" w:cs="Arial"/>
          <w:sz w:val="20"/>
          <w:szCs w:val="20"/>
        </w:rPr>
        <w:t xml:space="preserve">terenski del raziskave </w:t>
      </w:r>
      <w:r w:rsidRPr="00932928">
        <w:rPr>
          <w:rFonts w:ascii="Arial" w:hAnsi="Arial" w:cs="Arial"/>
          <w:sz w:val="20"/>
          <w:szCs w:val="20"/>
        </w:rPr>
        <w:t>izvaja v skladu z metodološkimi standardi raziskave PIAAC ter navodili naročnika.</w:t>
      </w:r>
    </w:p>
    <w:p w14:paraId="3DBD288D" w14:textId="77777777" w:rsidR="0057153B" w:rsidRPr="00932928" w:rsidRDefault="0057153B" w:rsidP="00364B53">
      <w:pPr>
        <w:pStyle w:val="Navadensplet"/>
        <w:spacing w:before="0" w:beforeAutospacing="0" w:after="0" w:afterAutospacing="0"/>
        <w:jc w:val="both"/>
        <w:rPr>
          <w:rFonts w:ascii="Arial" w:hAnsi="Arial" w:cs="Arial"/>
          <w:sz w:val="20"/>
          <w:szCs w:val="20"/>
        </w:rPr>
      </w:pPr>
      <w:r w:rsidRPr="00932928">
        <w:rPr>
          <w:rFonts w:ascii="Arial" w:hAnsi="Arial" w:cs="Arial"/>
          <w:sz w:val="20"/>
          <w:szCs w:val="20"/>
        </w:rPr>
        <w:t>Sistem nadzora kakovosti mora zajemati zlasti:</w:t>
      </w:r>
    </w:p>
    <w:p w14:paraId="1CC97581" w14:textId="77777777" w:rsidR="0057153B" w:rsidRPr="00932928" w:rsidRDefault="0057153B" w:rsidP="006B5602">
      <w:pPr>
        <w:pStyle w:val="Navadensplet"/>
        <w:numPr>
          <w:ilvl w:val="0"/>
          <w:numId w:val="20"/>
        </w:numPr>
        <w:spacing w:before="0" w:beforeAutospacing="0" w:after="0" w:afterAutospacing="0"/>
        <w:jc w:val="both"/>
        <w:rPr>
          <w:rFonts w:ascii="Arial" w:hAnsi="Arial" w:cs="Arial"/>
          <w:sz w:val="20"/>
          <w:szCs w:val="20"/>
        </w:rPr>
      </w:pPr>
      <w:r w:rsidRPr="00932928">
        <w:rPr>
          <w:rStyle w:val="Krepko"/>
          <w:rFonts w:ascii="Arial" w:hAnsi="Arial" w:cs="Arial"/>
          <w:b w:val="0"/>
          <w:bCs w:val="0"/>
          <w:sz w:val="20"/>
          <w:szCs w:val="20"/>
        </w:rPr>
        <w:t>vsakodnevno spremljanje dela anketarjev</w:t>
      </w:r>
      <w:r w:rsidRPr="00932928">
        <w:rPr>
          <w:rFonts w:ascii="Arial" w:hAnsi="Arial" w:cs="Arial"/>
          <w:sz w:val="20"/>
          <w:szCs w:val="20"/>
        </w:rPr>
        <w:t>, vključno s spremljanjem števila izvedenih intervjujev, trajanja intervjujev ter drugih operativnih kazalnikov poteka terenskega dela,</w:t>
      </w:r>
    </w:p>
    <w:p w14:paraId="77AD85E4" w14:textId="64F2D745" w:rsidR="0057153B" w:rsidRPr="00932928" w:rsidRDefault="0057153B" w:rsidP="006B5602">
      <w:pPr>
        <w:pStyle w:val="Navadensplet"/>
        <w:numPr>
          <w:ilvl w:val="0"/>
          <w:numId w:val="20"/>
        </w:numPr>
        <w:jc w:val="both"/>
        <w:rPr>
          <w:rFonts w:ascii="Arial" w:hAnsi="Arial" w:cs="Arial"/>
          <w:sz w:val="20"/>
          <w:szCs w:val="20"/>
        </w:rPr>
      </w:pPr>
      <w:r w:rsidRPr="00932928">
        <w:rPr>
          <w:rStyle w:val="Krepko"/>
          <w:rFonts w:ascii="Arial" w:hAnsi="Arial" w:cs="Arial"/>
          <w:b w:val="0"/>
          <w:bCs w:val="0"/>
          <w:sz w:val="20"/>
          <w:szCs w:val="20"/>
        </w:rPr>
        <w:t xml:space="preserve">spremljanje statusov anket in kontaktov z </w:t>
      </w:r>
      <w:r w:rsidR="00A15827">
        <w:rPr>
          <w:rStyle w:val="Krepko"/>
          <w:rFonts w:ascii="Arial" w:hAnsi="Arial" w:cs="Arial"/>
          <w:b w:val="0"/>
          <w:bCs w:val="0"/>
          <w:sz w:val="20"/>
          <w:szCs w:val="20"/>
        </w:rPr>
        <w:t>respondent</w:t>
      </w:r>
      <w:r w:rsidRPr="00932928">
        <w:rPr>
          <w:rStyle w:val="Krepko"/>
          <w:rFonts w:ascii="Arial" w:hAnsi="Arial" w:cs="Arial"/>
          <w:b w:val="0"/>
          <w:bCs w:val="0"/>
          <w:sz w:val="20"/>
          <w:szCs w:val="20"/>
        </w:rPr>
        <w:t>i</w:t>
      </w:r>
      <w:r w:rsidRPr="00932928">
        <w:rPr>
          <w:rFonts w:ascii="Arial" w:hAnsi="Arial" w:cs="Arial"/>
          <w:sz w:val="20"/>
          <w:szCs w:val="20"/>
        </w:rPr>
        <w:t xml:space="preserve"> v CMS, vključno z evidenco uspešno izvedenih intervjujev, nedosegljivosti, zavrnitev sodelovanja ter drugih statusov anket,</w:t>
      </w:r>
    </w:p>
    <w:p w14:paraId="56F6663A" w14:textId="533950A0" w:rsidR="0057153B" w:rsidRPr="00932928" w:rsidRDefault="0057153B" w:rsidP="006B5602">
      <w:pPr>
        <w:pStyle w:val="Navadensplet"/>
        <w:numPr>
          <w:ilvl w:val="0"/>
          <w:numId w:val="20"/>
        </w:numPr>
        <w:jc w:val="both"/>
        <w:rPr>
          <w:rFonts w:ascii="Arial" w:hAnsi="Arial" w:cs="Arial"/>
          <w:sz w:val="20"/>
          <w:szCs w:val="20"/>
        </w:rPr>
      </w:pPr>
      <w:r w:rsidRPr="00932928">
        <w:rPr>
          <w:rStyle w:val="Krepko"/>
          <w:rFonts w:ascii="Arial" w:hAnsi="Arial" w:cs="Arial"/>
          <w:b w:val="0"/>
          <w:bCs w:val="0"/>
          <w:sz w:val="20"/>
          <w:szCs w:val="20"/>
        </w:rPr>
        <w:t>nadzor nad pravilno uporabo merskih instrumentov in programske opreme</w:t>
      </w:r>
      <w:r w:rsidRPr="00932928">
        <w:rPr>
          <w:rFonts w:ascii="Arial" w:hAnsi="Arial" w:cs="Arial"/>
          <w:sz w:val="20"/>
          <w:szCs w:val="20"/>
        </w:rPr>
        <w:t xml:space="preserve">, vključno z uporabo </w:t>
      </w:r>
      <w:r w:rsidR="00EF7DFC">
        <w:rPr>
          <w:rFonts w:ascii="Arial" w:hAnsi="Arial" w:cs="Arial"/>
          <w:sz w:val="20"/>
          <w:szCs w:val="20"/>
        </w:rPr>
        <w:t>tablic</w:t>
      </w:r>
      <w:r w:rsidRPr="00932928">
        <w:rPr>
          <w:rFonts w:ascii="Arial" w:hAnsi="Arial" w:cs="Arial"/>
          <w:sz w:val="20"/>
          <w:szCs w:val="20"/>
        </w:rPr>
        <w:t xml:space="preserve"> in </w:t>
      </w:r>
      <w:r w:rsidR="00AE1605">
        <w:rPr>
          <w:rFonts w:ascii="Arial" w:hAnsi="Arial" w:cs="Arial"/>
          <w:sz w:val="20"/>
          <w:szCs w:val="20"/>
        </w:rPr>
        <w:t>CMS</w:t>
      </w:r>
      <w:r w:rsidRPr="00932928">
        <w:rPr>
          <w:rFonts w:ascii="Arial" w:hAnsi="Arial" w:cs="Arial"/>
          <w:sz w:val="20"/>
          <w:szCs w:val="20"/>
        </w:rPr>
        <w:t>,</w:t>
      </w:r>
    </w:p>
    <w:p w14:paraId="45BC9636" w14:textId="36410001" w:rsidR="0057153B" w:rsidRPr="00932928" w:rsidRDefault="0057153B" w:rsidP="006B5602">
      <w:pPr>
        <w:pStyle w:val="Navadensplet"/>
        <w:numPr>
          <w:ilvl w:val="0"/>
          <w:numId w:val="20"/>
        </w:numPr>
        <w:jc w:val="both"/>
        <w:rPr>
          <w:rFonts w:ascii="Arial" w:hAnsi="Arial" w:cs="Arial"/>
          <w:sz w:val="20"/>
          <w:szCs w:val="20"/>
        </w:rPr>
      </w:pPr>
      <w:r w:rsidRPr="00932928">
        <w:rPr>
          <w:rStyle w:val="Krepko"/>
          <w:rFonts w:ascii="Arial" w:hAnsi="Arial" w:cs="Arial"/>
          <w:b w:val="0"/>
          <w:bCs w:val="0"/>
          <w:sz w:val="20"/>
          <w:szCs w:val="20"/>
        </w:rPr>
        <w:lastRenderedPageBreak/>
        <w:t>telefonsko kontrolo kakovosti za najmanj 10 % izvedenih intervjujev</w:t>
      </w:r>
      <w:r w:rsidR="00EF7DFC">
        <w:rPr>
          <w:rStyle w:val="Krepko"/>
          <w:rFonts w:ascii="Arial" w:hAnsi="Arial" w:cs="Arial"/>
          <w:b w:val="0"/>
          <w:bCs w:val="0"/>
          <w:sz w:val="20"/>
          <w:szCs w:val="20"/>
        </w:rPr>
        <w:t xml:space="preserve"> pri posameznem anketarju; </w:t>
      </w:r>
      <w:r w:rsidR="008A4CE9" w:rsidRPr="00932928">
        <w:rPr>
          <w:rFonts w:ascii="Arial" w:hAnsi="Arial" w:cs="Arial"/>
          <w:sz w:val="20"/>
          <w:szCs w:val="20"/>
        </w:rPr>
        <w:t xml:space="preserve">pri </w:t>
      </w:r>
      <w:r w:rsidR="00E85FCD">
        <w:rPr>
          <w:rFonts w:ascii="Arial" w:hAnsi="Arial" w:cs="Arial"/>
          <w:sz w:val="20"/>
          <w:szCs w:val="20"/>
        </w:rPr>
        <w:t>dejanskih</w:t>
      </w:r>
      <w:r w:rsidR="008A4CE9" w:rsidRPr="00932928">
        <w:rPr>
          <w:rFonts w:ascii="Arial" w:hAnsi="Arial" w:cs="Arial"/>
          <w:sz w:val="20"/>
          <w:szCs w:val="20"/>
        </w:rPr>
        <w:t xml:space="preserve"> </w:t>
      </w:r>
      <w:r w:rsidR="00E85FCD">
        <w:rPr>
          <w:rFonts w:ascii="Arial" w:hAnsi="Arial" w:cs="Arial"/>
          <w:sz w:val="20"/>
          <w:szCs w:val="20"/>
        </w:rPr>
        <w:t>respondentih</w:t>
      </w:r>
      <w:r w:rsidR="008A4CE9" w:rsidRPr="00932928">
        <w:rPr>
          <w:rFonts w:ascii="Arial" w:hAnsi="Arial" w:cs="Arial"/>
          <w:sz w:val="20"/>
          <w:szCs w:val="20"/>
        </w:rPr>
        <w:t xml:space="preserve"> </w:t>
      </w:r>
      <w:r w:rsidR="00EF7DFC">
        <w:rPr>
          <w:rFonts w:ascii="Arial" w:hAnsi="Arial" w:cs="Arial"/>
          <w:sz w:val="20"/>
          <w:szCs w:val="20"/>
        </w:rPr>
        <w:t xml:space="preserve">se </w:t>
      </w:r>
      <w:r w:rsidRPr="00932928">
        <w:rPr>
          <w:rFonts w:ascii="Arial" w:hAnsi="Arial" w:cs="Arial"/>
          <w:sz w:val="20"/>
          <w:szCs w:val="20"/>
        </w:rPr>
        <w:t>preverja dejanska izvedba ankete, ustreznost postopka anketiranja ter osnovni podatki o poteku intervjuja,</w:t>
      </w:r>
    </w:p>
    <w:p w14:paraId="6EDB78F8" w14:textId="011E8466" w:rsidR="0057153B" w:rsidRPr="00932928" w:rsidRDefault="0057153B" w:rsidP="006B5602">
      <w:pPr>
        <w:pStyle w:val="Navadensplet"/>
        <w:numPr>
          <w:ilvl w:val="0"/>
          <w:numId w:val="20"/>
        </w:numPr>
        <w:jc w:val="both"/>
        <w:rPr>
          <w:rFonts w:ascii="Arial" w:hAnsi="Arial" w:cs="Arial"/>
          <w:sz w:val="20"/>
          <w:szCs w:val="20"/>
        </w:rPr>
      </w:pPr>
      <w:r w:rsidRPr="00932928">
        <w:rPr>
          <w:rFonts w:ascii="Arial" w:hAnsi="Arial" w:cs="Arial"/>
          <w:sz w:val="20"/>
          <w:szCs w:val="20"/>
        </w:rPr>
        <w:t>sprotno identifikacijo morebitnih nepravilnosti ali odstopanj pri izvajanju anketiranja ter uvedbo ustreznih ukrepov za njihovo odpravo</w:t>
      </w:r>
      <w:r w:rsidR="00B25950" w:rsidRPr="00932928">
        <w:rPr>
          <w:rFonts w:ascii="Arial" w:hAnsi="Arial" w:cs="Arial"/>
          <w:sz w:val="20"/>
          <w:szCs w:val="20"/>
        </w:rPr>
        <w:t>,</w:t>
      </w:r>
    </w:p>
    <w:p w14:paraId="7F14EEF9" w14:textId="44AAF3DA" w:rsidR="00B25950" w:rsidRPr="00932928" w:rsidRDefault="00B25950" w:rsidP="006B5602">
      <w:pPr>
        <w:pStyle w:val="Navadensplet"/>
        <w:numPr>
          <w:ilvl w:val="0"/>
          <w:numId w:val="20"/>
        </w:numPr>
        <w:jc w:val="both"/>
        <w:rPr>
          <w:rFonts w:ascii="Arial" w:hAnsi="Arial" w:cs="Arial"/>
          <w:sz w:val="20"/>
          <w:szCs w:val="20"/>
        </w:rPr>
      </w:pPr>
      <w:r w:rsidRPr="00932928">
        <w:rPr>
          <w:rFonts w:ascii="Arial" w:hAnsi="Arial" w:cs="Arial"/>
          <w:sz w:val="20"/>
          <w:szCs w:val="20"/>
        </w:rPr>
        <w:t>po potrebi neposredno spremljanje ali opazovanje dela anketarjev na terenu oziroma druge oblike preverjanja pravilnosti izvajanja standardiziranih postopkov, skladno z metodološkimi navodili raziskave PIAAC in navodili naročnika.</w:t>
      </w:r>
    </w:p>
    <w:p w14:paraId="74BCBCC0" w14:textId="61177448" w:rsidR="0057153B" w:rsidRPr="00932928" w:rsidRDefault="0057153B" w:rsidP="00364B53">
      <w:pPr>
        <w:pStyle w:val="Navadensplet"/>
        <w:jc w:val="both"/>
        <w:rPr>
          <w:rFonts w:ascii="Arial" w:hAnsi="Arial" w:cs="Arial"/>
          <w:b/>
          <w:bCs/>
          <w:sz w:val="20"/>
          <w:szCs w:val="20"/>
        </w:rPr>
      </w:pPr>
      <w:r w:rsidRPr="00932928">
        <w:rPr>
          <w:rFonts w:ascii="Arial" w:hAnsi="Arial" w:cs="Arial"/>
          <w:sz w:val="20"/>
          <w:szCs w:val="20"/>
        </w:rPr>
        <w:t xml:space="preserve">Izvajalec mora zagotoviti, da se postopki nadzora kakovosti izvajajo </w:t>
      </w:r>
      <w:r w:rsidRPr="00932928">
        <w:rPr>
          <w:rStyle w:val="Krepko"/>
          <w:rFonts w:ascii="Arial" w:hAnsi="Arial" w:cs="Arial"/>
          <w:b w:val="0"/>
          <w:bCs w:val="0"/>
          <w:sz w:val="20"/>
          <w:szCs w:val="20"/>
        </w:rPr>
        <w:t>redno in sistematično skozi celotno obdobje terenskega zbiranja podatkov</w:t>
      </w:r>
      <w:r w:rsidRPr="00932928">
        <w:rPr>
          <w:rFonts w:ascii="Arial" w:hAnsi="Arial" w:cs="Arial"/>
          <w:sz w:val="20"/>
          <w:szCs w:val="20"/>
        </w:rPr>
        <w:t xml:space="preserve">, ter da se o ugotovitvah nadzora in sprejetih ukrepih </w:t>
      </w:r>
      <w:r w:rsidR="00EF7DFC">
        <w:rPr>
          <w:rStyle w:val="Krepko"/>
          <w:rFonts w:ascii="Arial" w:hAnsi="Arial" w:cs="Arial"/>
          <w:b w:val="0"/>
          <w:bCs w:val="0"/>
          <w:sz w:val="20"/>
          <w:szCs w:val="20"/>
        </w:rPr>
        <w:t>takoj</w:t>
      </w:r>
      <w:r w:rsidRPr="00932928">
        <w:rPr>
          <w:rStyle w:val="Krepko"/>
          <w:rFonts w:ascii="Arial" w:hAnsi="Arial" w:cs="Arial"/>
          <w:b w:val="0"/>
          <w:bCs w:val="0"/>
          <w:sz w:val="20"/>
          <w:szCs w:val="20"/>
        </w:rPr>
        <w:t xml:space="preserve"> poroča naročniku</w:t>
      </w:r>
      <w:r w:rsidRPr="00932928">
        <w:rPr>
          <w:rFonts w:ascii="Arial" w:hAnsi="Arial" w:cs="Arial"/>
          <w:b/>
          <w:bCs/>
          <w:sz w:val="20"/>
          <w:szCs w:val="20"/>
        </w:rPr>
        <w:t>.</w:t>
      </w:r>
    </w:p>
    <w:p w14:paraId="30BD3AFE" w14:textId="4FC85733" w:rsidR="00436BD9" w:rsidRPr="00436BD9" w:rsidRDefault="00EF3F0A" w:rsidP="00364B53">
      <w:pPr>
        <w:jc w:val="both"/>
        <w:outlineLvl w:val="2"/>
        <w:rPr>
          <w:rFonts w:cs="Arial"/>
          <w:b/>
          <w:bCs/>
          <w:sz w:val="20"/>
          <w:szCs w:val="20"/>
        </w:rPr>
      </w:pPr>
      <w:r w:rsidRPr="00364B53">
        <w:rPr>
          <w:rFonts w:cs="Arial"/>
          <w:b/>
          <w:bCs/>
          <w:sz w:val="20"/>
          <w:szCs w:val="20"/>
        </w:rPr>
        <w:t>4</w:t>
      </w:r>
      <w:r w:rsidR="004049B8" w:rsidRPr="00364B53">
        <w:rPr>
          <w:rFonts w:cs="Arial"/>
          <w:b/>
          <w:bCs/>
          <w:sz w:val="20"/>
          <w:szCs w:val="20"/>
        </w:rPr>
        <w:t>.</w:t>
      </w:r>
      <w:r w:rsidRPr="00364B53">
        <w:rPr>
          <w:rFonts w:cs="Arial"/>
          <w:b/>
          <w:bCs/>
          <w:sz w:val="20"/>
          <w:szCs w:val="20"/>
        </w:rPr>
        <w:t>8</w:t>
      </w:r>
      <w:r w:rsidR="00436BD9" w:rsidRPr="00436BD9">
        <w:rPr>
          <w:rFonts w:cs="Arial"/>
          <w:b/>
          <w:bCs/>
          <w:sz w:val="20"/>
          <w:szCs w:val="20"/>
        </w:rPr>
        <w:t xml:space="preserve"> Posredovanje in upravljanje podatkov</w:t>
      </w:r>
    </w:p>
    <w:p w14:paraId="668CE4A8" w14:textId="0A78EB34" w:rsidR="00436BD9" w:rsidRPr="00B4423B" w:rsidRDefault="00436BD9" w:rsidP="00364B53">
      <w:pPr>
        <w:jc w:val="both"/>
        <w:rPr>
          <w:rFonts w:cs="Arial"/>
          <w:sz w:val="20"/>
          <w:szCs w:val="20"/>
        </w:rPr>
      </w:pPr>
      <w:r w:rsidRPr="00B4423B">
        <w:rPr>
          <w:rFonts w:cs="Arial"/>
          <w:sz w:val="20"/>
          <w:szCs w:val="20"/>
        </w:rPr>
        <w:t>Izvajalec mora zagotoviti ustrezno upravljanje in posredovanje podatkov</w:t>
      </w:r>
      <w:r w:rsidR="00EF7DFC" w:rsidRPr="00B4423B">
        <w:rPr>
          <w:rFonts w:cs="Arial"/>
          <w:sz w:val="20"/>
          <w:szCs w:val="20"/>
        </w:rPr>
        <w:t xml:space="preserve"> naročniku</w:t>
      </w:r>
      <w:r w:rsidRPr="00B4423B">
        <w:rPr>
          <w:rFonts w:cs="Arial"/>
          <w:sz w:val="20"/>
          <w:szCs w:val="20"/>
        </w:rPr>
        <w:t>, zbranih v okviru terenskega zbiranja podatkov, v skladu z metodološkimi zahtevami raziskave PIAAC ter navodili naročnika.</w:t>
      </w:r>
    </w:p>
    <w:p w14:paraId="462CFEB0" w14:textId="77777777" w:rsidR="00436BD9" w:rsidRPr="00B4423B" w:rsidRDefault="00436BD9" w:rsidP="00364B53">
      <w:pPr>
        <w:jc w:val="both"/>
        <w:rPr>
          <w:rFonts w:cs="Arial"/>
          <w:sz w:val="20"/>
          <w:szCs w:val="20"/>
        </w:rPr>
      </w:pPr>
      <w:r w:rsidRPr="00B4423B">
        <w:rPr>
          <w:rFonts w:cs="Arial"/>
          <w:sz w:val="20"/>
          <w:szCs w:val="20"/>
        </w:rPr>
        <w:t>Izvajalec mora zagotoviti zlasti:</w:t>
      </w:r>
    </w:p>
    <w:p w14:paraId="473370DE" w14:textId="4C5431CD" w:rsidR="00436BD9" w:rsidRPr="00B4423B" w:rsidRDefault="00436BD9" w:rsidP="006B5602">
      <w:pPr>
        <w:numPr>
          <w:ilvl w:val="0"/>
          <w:numId w:val="24"/>
        </w:numPr>
        <w:jc w:val="both"/>
        <w:rPr>
          <w:rFonts w:cs="Arial"/>
          <w:sz w:val="20"/>
          <w:szCs w:val="20"/>
        </w:rPr>
      </w:pPr>
      <w:r w:rsidRPr="00B4423B">
        <w:rPr>
          <w:rFonts w:cs="Arial"/>
          <w:sz w:val="20"/>
          <w:szCs w:val="20"/>
        </w:rPr>
        <w:t>redno in pravočasno posredova</w:t>
      </w:r>
      <w:r w:rsidR="00FA270C" w:rsidRPr="00B4423B">
        <w:rPr>
          <w:rFonts w:cs="Arial"/>
          <w:sz w:val="20"/>
          <w:szCs w:val="20"/>
        </w:rPr>
        <w:t xml:space="preserve">nje </w:t>
      </w:r>
      <w:r w:rsidRPr="00B4423B">
        <w:rPr>
          <w:rFonts w:cs="Arial"/>
          <w:sz w:val="20"/>
          <w:szCs w:val="20"/>
        </w:rPr>
        <w:t>podatk</w:t>
      </w:r>
      <w:r w:rsidR="00FA270C" w:rsidRPr="00B4423B">
        <w:rPr>
          <w:rFonts w:cs="Arial"/>
          <w:sz w:val="20"/>
          <w:szCs w:val="20"/>
        </w:rPr>
        <w:t>ov</w:t>
      </w:r>
      <w:r w:rsidRPr="00B4423B">
        <w:rPr>
          <w:rFonts w:cs="Arial"/>
          <w:sz w:val="20"/>
          <w:szCs w:val="20"/>
        </w:rPr>
        <w:t>, zbranih v okviru terenskega zbiranja podatkov, naročniku oziroma v informacijski sistem, ki ga določi naročnik,</w:t>
      </w:r>
    </w:p>
    <w:p w14:paraId="1B7DC0B4" w14:textId="54309E61" w:rsidR="00436BD9" w:rsidRPr="00B4423B" w:rsidRDefault="00436BD9" w:rsidP="006B5602">
      <w:pPr>
        <w:numPr>
          <w:ilvl w:val="0"/>
          <w:numId w:val="24"/>
        </w:numPr>
        <w:spacing w:before="100" w:beforeAutospacing="1" w:after="100" w:afterAutospacing="1"/>
        <w:jc w:val="both"/>
        <w:rPr>
          <w:rFonts w:cs="Arial"/>
          <w:sz w:val="20"/>
          <w:szCs w:val="20"/>
        </w:rPr>
      </w:pPr>
      <w:r w:rsidRPr="00B4423B">
        <w:rPr>
          <w:rFonts w:cs="Arial"/>
          <w:sz w:val="20"/>
          <w:szCs w:val="20"/>
        </w:rPr>
        <w:t xml:space="preserve">tehnično pravilnost, popolnost in konsistentnost posredovanih podatkov, vključno </w:t>
      </w:r>
      <w:r w:rsidR="00932928" w:rsidRPr="00B4423B">
        <w:rPr>
          <w:rFonts w:cs="Arial"/>
          <w:sz w:val="20"/>
          <w:szCs w:val="20"/>
        </w:rPr>
        <w:t>z</w:t>
      </w:r>
      <w:r w:rsidRPr="00B4423B">
        <w:rPr>
          <w:rFonts w:cs="Arial"/>
          <w:sz w:val="20"/>
          <w:szCs w:val="20"/>
        </w:rPr>
        <w:t xml:space="preserve"> osnovni</w:t>
      </w:r>
      <w:r w:rsidR="00932928" w:rsidRPr="00B4423B">
        <w:rPr>
          <w:rFonts w:cs="Arial"/>
          <w:sz w:val="20"/>
          <w:szCs w:val="20"/>
        </w:rPr>
        <w:t>mi,</w:t>
      </w:r>
      <w:r w:rsidRPr="00B4423B">
        <w:rPr>
          <w:rFonts w:cs="Arial"/>
          <w:sz w:val="20"/>
          <w:szCs w:val="20"/>
        </w:rPr>
        <w:t xml:space="preserve"> logični</w:t>
      </w:r>
      <w:r w:rsidR="00FA270C" w:rsidRPr="00B4423B">
        <w:rPr>
          <w:rFonts w:cs="Arial"/>
          <w:sz w:val="20"/>
          <w:szCs w:val="20"/>
        </w:rPr>
        <w:t xml:space="preserve">mi </w:t>
      </w:r>
      <w:r w:rsidRPr="00B4423B">
        <w:rPr>
          <w:rFonts w:cs="Arial"/>
          <w:sz w:val="20"/>
          <w:szCs w:val="20"/>
        </w:rPr>
        <w:t>in tehnični</w:t>
      </w:r>
      <w:r w:rsidR="00FA270C" w:rsidRPr="00B4423B">
        <w:rPr>
          <w:rFonts w:cs="Arial"/>
          <w:sz w:val="20"/>
          <w:szCs w:val="20"/>
        </w:rPr>
        <w:t>mi</w:t>
      </w:r>
      <w:r w:rsidRPr="00B4423B">
        <w:rPr>
          <w:rFonts w:cs="Arial"/>
          <w:sz w:val="20"/>
          <w:szCs w:val="20"/>
        </w:rPr>
        <w:t xml:space="preserve"> kontrol</w:t>
      </w:r>
      <w:r w:rsidR="00FA270C" w:rsidRPr="00B4423B">
        <w:rPr>
          <w:rFonts w:cs="Arial"/>
          <w:sz w:val="20"/>
          <w:szCs w:val="20"/>
        </w:rPr>
        <w:t>ami</w:t>
      </w:r>
      <w:r w:rsidRPr="00B4423B">
        <w:rPr>
          <w:rFonts w:cs="Arial"/>
          <w:sz w:val="20"/>
          <w:szCs w:val="20"/>
        </w:rPr>
        <w:t xml:space="preserve"> pred posredovanjem podatkov,</w:t>
      </w:r>
    </w:p>
    <w:p w14:paraId="42567AE1" w14:textId="77777777" w:rsidR="00436BD9" w:rsidRPr="00B4423B" w:rsidRDefault="00436BD9" w:rsidP="006B5602">
      <w:pPr>
        <w:numPr>
          <w:ilvl w:val="0"/>
          <w:numId w:val="24"/>
        </w:numPr>
        <w:spacing w:before="100" w:beforeAutospacing="1" w:after="100" w:afterAutospacing="1"/>
        <w:jc w:val="both"/>
        <w:rPr>
          <w:rFonts w:cs="Arial"/>
          <w:sz w:val="20"/>
          <w:szCs w:val="20"/>
        </w:rPr>
      </w:pPr>
      <w:r w:rsidRPr="00B4423B">
        <w:rPr>
          <w:rFonts w:cs="Arial"/>
          <w:sz w:val="20"/>
          <w:szCs w:val="20"/>
        </w:rPr>
        <w:t>uporabo informacijskih sistemov, aplikacij in podatkovnih formatov, ki jih določi naročnik oziroma metodološka pravila raziskave PIAAC,</w:t>
      </w:r>
    </w:p>
    <w:p w14:paraId="0AB4DA24" w14:textId="58D6ECCE" w:rsidR="00436BD9" w:rsidRPr="00B4423B" w:rsidRDefault="00436BD9" w:rsidP="006B5602">
      <w:pPr>
        <w:numPr>
          <w:ilvl w:val="0"/>
          <w:numId w:val="24"/>
        </w:numPr>
        <w:spacing w:before="100" w:beforeAutospacing="1" w:after="100" w:afterAutospacing="1"/>
        <w:jc w:val="both"/>
        <w:rPr>
          <w:rFonts w:cs="Arial"/>
          <w:sz w:val="20"/>
          <w:szCs w:val="20"/>
        </w:rPr>
      </w:pPr>
      <w:r w:rsidRPr="00B4423B">
        <w:rPr>
          <w:rFonts w:cs="Arial"/>
          <w:sz w:val="20"/>
          <w:szCs w:val="20"/>
        </w:rPr>
        <w:t xml:space="preserve">sprotno evidentiranje vseh kontaktov z </w:t>
      </w:r>
      <w:r w:rsidR="00A15827" w:rsidRPr="00B4423B">
        <w:rPr>
          <w:rFonts w:cs="Arial"/>
          <w:sz w:val="20"/>
          <w:szCs w:val="20"/>
        </w:rPr>
        <w:t>respondent</w:t>
      </w:r>
      <w:r w:rsidRPr="00B4423B">
        <w:rPr>
          <w:rFonts w:cs="Arial"/>
          <w:sz w:val="20"/>
          <w:szCs w:val="20"/>
        </w:rPr>
        <w:t>i, statusov anket ter drugih operativnih podatkov v CMS,</w:t>
      </w:r>
    </w:p>
    <w:p w14:paraId="572146BB" w14:textId="22AEDB5B" w:rsidR="00436BD9" w:rsidRPr="00932928" w:rsidRDefault="00436BD9" w:rsidP="006B5602">
      <w:pPr>
        <w:numPr>
          <w:ilvl w:val="0"/>
          <w:numId w:val="24"/>
        </w:numPr>
        <w:spacing w:before="100" w:beforeAutospacing="1" w:after="100" w:afterAutospacing="1"/>
        <w:jc w:val="both"/>
        <w:rPr>
          <w:rFonts w:cs="Arial"/>
          <w:sz w:val="20"/>
          <w:szCs w:val="20"/>
        </w:rPr>
      </w:pPr>
      <w:r w:rsidRPr="00B4423B">
        <w:rPr>
          <w:rFonts w:cs="Arial"/>
          <w:sz w:val="20"/>
          <w:szCs w:val="20"/>
        </w:rPr>
        <w:t>pravočasno odpravljanje morebitnih tehničnih</w:t>
      </w:r>
      <w:r w:rsidRPr="00932928">
        <w:rPr>
          <w:rFonts w:cs="Arial"/>
          <w:sz w:val="20"/>
          <w:szCs w:val="20"/>
        </w:rPr>
        <w:t xml:space="preserve"> ali vsebinskih nepravilnosti v zbranih po</w:t>
      </w:r>
      <w:r w:rsidR="00FA270C" w:rsidRPr="00932928">
        <w:rPr>
          <w:rFonts w:cs="Arial"/>
          <w:sz w:val="20"/>
          <w:szCs w:val="20"/>
        </w:rPr>
        <w:t>stopkih</w:t>
      </w:r>
      <w:r w:rsidRPr="00932928">
        <w:rPr>
          <w:rFonts w:cs="Arial"/>
          <w:sz w:val="20"/>
          <w:szCs w:val="20"/>
        </w:rPr>
        <w:t>.</w:t>
      </w:r>
    </w:p>
    <w:p w14:paraId="2A718A87" w14:textId="718C8ACA" w:rsidR="00B25950" w:rsidRPr="00932928" w:rsidRDefault="00436BD9" w:rsidP="00364B53">
      <w:pPr>
        <w:spacing w:before="100" w:beforeAutospacing="1" w:after="100" w:afterAutospacing="1"/>
        <w:jc w:val="both"/>
        <w:rPr>
          <w:rFonts w:cs="Arial"/>
          <w:sz w:val="20"/>
          <w:szCs w:val="20"/>
        </w:rPr>
      </w:pPr>
      <w:r w:rsidRPr="00932928">
        <w:rPr>
          <w:rFonts w:cs="Arial"/>
          <w:sz w:val="20"/>
          <w:szCs w:val="20"/>
        </w:rPr>
        <w:t xml:space="preserve">Izvajalec mora zagotoviti, da so podatki posredovani na način, ki </w:t>
      </w:r>
      <w:r w:rsidR="008A784E" w:rsidRPr="00932928">
        <w:rPr>
          <w:rFonts w:cs="Arial"/>
          <w:sz w:val="20"/>
          <w:szCs w:val="20"/>
        </w:rPr>
        <w:t xml:space="preserve">naročniku </w:t>
      </w:r>
      <w:r w:rsidRPr="00932928">
        <w:rPr>
          <w:rFonts w:cs="Arial"/>
          <w:sz w:val="20"/>
          <w:szCs w:val="20"/>
        </w:rPr>
        <w:t xml:space="preserve">omogoča stalno spremljanje realizacije vzorca, odzivnosti </w:t>
      </w:r>
      <w:r w:rsidR="00A15827">
        <w:rPr>
          <w:rStyle w:val="Krepko"/>
          <w:rFonts w:cs="Arial"/>
          <w:b w:val="0"/>
          <w:bCs w:val="0"/>
          <w:sz w:val="20"/>
          <w:szCs w:val="20"/>
        </w:rPr>
        <w:t>respondentov</w:t>
      </w:r>
      <w:r w:rsidRPr="00932928">
        <w:rPr>
          <w:rFonts w:cs="Arial"/>
          <w:sz w:val="20"/>
          <w:szCs w:val="20"/>
        </w:rPr>
        <w:t xml:space="preserve"> ter kakovosti zbranih podatkov.</w:t>
      </w:r>
      <w:r w:rsidR="008A784E" w:rsidRPr="00932928">
        <w:rPr>
          <w:rFonts w:cs="Arial"/>
          <w:sz w:val="20"/>
          <w:szCs w:val="20"/>
        </w:rPr>
        <w:t xml:space="preserve"> </w:t>
      </w:r>
      <w:r w:rsidR="00B25950" w:rsidRPr="00932928">
        <w:rPr>
          <w:rFonts w:cs="Arial"/>
          <w:sz w:val="20"/>
          <w:szCs w:val="20"/>
        </w:rPr>
        <w:t>Na zahtevo naročnika mora izvajalec zagotoviti tudi dodatne izpise, agregirane preglede, tehnična poročila ali druge operativne informacije o poteku zbiranja podatkov.</w:t>
      </w:r>
    </w:p>
    <w:p w14:paraId="5F35F2F6" w14:textId="7013D399" w:rsidR="00B25950" w:rsidRPr="00932928" w:rsidRDefault="00B25950" w:rsidP="00B25950">
      <w:pPr>
        <w:jc w:val="both"/>
        <w:outlineLvl w:val="2"/>
        <w:rPr>
          <w:sz w:val="20"/>
          <w:szCs w:val="20"/>
        </w:rPr>
      </w:pPr>
      <w:r w:rsidRPr="00932928">
        <w:rPr>
          <w:sz w:val="20"/>
          <w:szCs w:val="20"/>
        </w:rPr>
        <w:t>Izvajalec mora zagotoviti, da so vsi podatki posredovani naročniku na način, ki omogoča njihovo nadaljnjo metodološko obdelavo, preverjanje kakovosti in uporabo v nadaljnjih fazah raziskave PIAAC</w:t>
      </w:r>
      <w:r w:rsidR="00EF7DFC">
        <w:rPr>
          <w:sz w:val="20"/>
          <w:szCs w:val="20"/>
        </w:rPr>
        <w:t>.</w:t>
      </w:r>
    </w:p>
    <w:p w14:paraId="022AAAB8" w14:textId="77777777" w:rsidR="00B25950" w:rsidRDefault="00B25950" w:rsidP="00364B53">
      <w:pPr>
        <w:outlineLvl w:val="2"/>
      </w:pPr>
    </w:p>
    <w:p w14:paraId="6C7995BA" w14:textId="33B6AD7F" w:rsidR="00436BD9" w:rsidRPr="00436BD9" w:rsidRDefault="00EF3F0A" w:rsidP="00364B53">
      <w:pPr>
        <w:outlineLvl w:val="2"/>
        <w:rPr>
          <w:rFonts w:cs="Arial"/>
          <w:b/>
          <w:bCs/>
          <w:sz w:val="20"/>
          <w:szCs w:val="20"/>
        </w:rPr>
      </w:pPr>
      <w:r w:rsidRPr="00364B53">
        <w:rPr>
          <w:rFonts w:cs="Arial"/>
          <w:b/>
          <w:bCs/>
          <w:sz w:val="20"/>
          <w:szCs w:val="20"/>
        </w:rPr>
        <w:t>4</w:t>
      </w:r>
      <w:r w:rsidR="004049B8" w:rsidRPr="00364B53">
        <w:rPr>
          <w:rFonts w:cs="Arial"/>
          <w:b/>
          <w:bCs/>
          <w:sz w:val="20"/>
          <w:szCs w:val="20"/>
        </w:rPr>
        <w:t>.</w:t>
      </w:r>
      <w:r w:rsidRPr="00364B53">
        <w:rPr>
          <w:rFonts w:cs="Arial"/>
          <w:b/>
          <w:bCs/>
          <w:sz w:val="20"/>
          <w:szCs w:val="20"/>
        </w:rPr>
        <w:t>9</w:t>
      </w:r>
      <w:r w:rsidR="00436BD9" w:rsidRPr="00436BD9">
        <w:rPr>
          <w:rFonts w:cs="Arial"/>
          <w:b/>
          <w:bCs/>
          <w:sz w:val="20"/>
          <w:szCs w:val="20"/>
        </w:rPr>
        <w:t xml:space="preserve"> Upravljanje tveganj pri izvedbi raziskave</w:t>
      </w:r>
    </w:p>
    <w:p w14:paraId="0F71F0E4" w14:textId="77777777" w:rsidR="00436BD9" w:rsidRPr="00932928" w:rsidRDefault="00436BD9" w:rsidP="00364B53">
      <w:pPr>
        <w:jc w:val="both"/>
        <w:rPr>
          <w:rFonts w:cs="Arial"/>
          <w:sz w:val="20"/>
          <w:szCs w:val="20"/>
        </w:rPr>
      </w:pPr>
      <w:r w:rsidRPr="00932928">
        <w:rPr>
          <w:rFonts w:cs="Arial"/>
          <w:sz w:val="20"/>
          <w:szCs w:val="20"/>
        </w:rPr>
        <w:t>Izvajalec mora zagotoviti sistematično spremljanje in upravljanje tveganj, ki lahko vplivajo na potek, kakovost ali pravočasnost izvedbe terenskega zbiranja podatkov.</w:t>
      </w:r>
    </w:p>
    <w:p w14:paraId="21331919" w14:textId="77777777" w:rsidR="00436BD9" w:rsidRPr="00932928" w:rsidRDefault="00436BD9" w:rsidP="00364B53">
      <w:pPr>
        <w:spacing w:before="100" w:beforeAutospacing="1" w:after="100" w:afterAutospacing="1"/>
        <w:jc w:val="both"/>
        <w:rPr>
          <w:rFonts w:cs="Arial"/>
          <w:sz w:val="20"/>
          <w:szCs w:val="20"/>
        </w:rPr>
      </w:pPr>
      <w:r w:rsidRPr="00932928">
        <w:rPr>
          <w:rFonts w:cs="Arial"/>
          <w:sz w:val="20"/>
          <w:szCs w:val="20"/>
        </w:rPr>
        <w:t>Izvajalec mora v okviru organizacije projekta identificirati morebitna tveganja pri izvedbi raziskave ter vzpostaviti ustrezne postopke za njihovo spremljanje in obvladovanje.</w:t>
      </w:r>
    </w:p>
    <w:p w14:paraId="40568563" w14:textId="5D107311" w:rsidR="00436BD9" w:rsidRPr="00932928" w:rsidRDefault="008A784E" w:rsidP="00364B53">
      <w:pPr>
        <w:jc w:val="both"/>
        <w:rPr>
          <w:rFonts w:cs="Arial"/>
          <w:sz w:val="20"/>
          <w:szCs w:val="20"/>
        </w:rPr>
      </w:pPr>
      <w:r w:rsidRPr="00932928">
        <w:rPr>
          <w:rFonts w:cs="Arial"/>
          <w:sz w:val="20"/>
          <w:szCs w:val="20"/>
        </w:rPr>
        <w:t>Vrste tveganj so l</w:t>
      </w:r>
      <w:r w:rsidR="00436BD9" w:rsidRPr="00932928">
        <w:rPr>
          <w:rFonts w:cs="Arial"/>
          <w:sz w:val="20"/>
          <w:szCs w:val="20"/>
        </w:rPr>
        <w:t>ahko zlasti:</w:t>
      </w:r>
    </w:p>
    <w:p w14:paraId="5247EE5F" w14:textId="1F556A6A" w:rsidR="00436BD9" w:rsidRPr="00932928" w:rsidRDefault="00436BD9" w:rsidP="006B5602">
      <w:pPr>
        <w:numPr>
          <w:ilvl w:val="0"/>
          <w:numId w:val="25"/>
        </w:numPr>
        <w:spacing w:after="100" w:afterAutospacing="1"/>
        <w:jc w:val="both"/>
        <w:rPr>
          <w:rFonts w:cs="Arial"/>
          <w:sz w:val="20"/>
          <w:szCs w:val="20"/>
        </w:rPr>
      </w:pPr>
      <w:r w:rsidRPr="00932928">
        <w:rPr>
          <w:rFonts w:cs="Arial"/>
          <w:sz w:val="20"/>
          <w:szCs w:val="20"/>
        </w:rPr>
        <w:t>nižj</w:t>
      </w:r>
      <w:r w:rsidR="008427BC" w:rsidRPr="00932928">
        <w:rPr>
          <w:rFonts w:cs="Arial"/>
          <w:sz w:val="20"/>
          <w:szCs w:val="20"/>
        </w:rPr>
        <w:t>a</w:t>
      </w:r>
      <w:r w:rsidRPr="00932928">
        <w:rPr>
          <w:rFonts w:cs="Arial"/>
          <w:sz w:val="20"/>
          <w:szCs w:val="20"/>
        </w:rPr>
        <w:t xml:space="preserve"> stopnjo odzivnosti </w:t>
      </w:r>
      <w:r w:rsidR="00A15827">
        <w:rPr>
          <w:rStyle w:val="Krepko"/>
          <w:rFonts w:cs="Arial"/>
          <w:b w:val="0"/>
          <w:bCs w:val="0"/>
          <w:sz w:val="20"/>
          <w:szCs w:val="20"/>
        </w:rPr>
        <w:t>respondento</w:t>
      </w:r>
      <w:r w:rsidRPr="00932928">
        <w:rPr>
          <w:rFonts w:cs="Arial"/>
          <w:sz w:val="20"/>
          <w:szCs w:val="20"/>
        </w:rPr>
        <w:t>v od predvidene,</w:t>
      </w:r>
    </w:p>
    <w:p w14:paraId="2C909053" w14:textId="732FE2C4" w:rsidR="00436BD9" w:rsidRPr="00932928" w:rsidRDefault="00436BD9" w:rsidP="006B5602">
      <w:pPr>
        <w:numPr>
          <w:ilvl w:val="0"/>
          <w:numId w:val="25"/>
        </w:numPr>
        <w:spacing w:before="100" w:beforeAutospacing="1" w:after="100" w:afterAutospacing="1"/>
        <w:jc w:val="both"/>
        <w:rPr>
          <w:rFonts w:cs="Arial"/>
          <w:sz w:val="20"/>
          <w:szCs w:val="20"/>
        </w:rPr>
      </w:pPr>
      <w:r w:rsidRPr="00932928">
        <w:rPr>
          <w:rFonts w:cs="Arial"/>
          <w:sz w:val="20"/>
          <w:szCs w:val="20"/>
        </w:rPr>
        <w:t xml:space="preserve">težave pri vzpostavljanju kontaktov z izbranimi </w:t>
      </w:r>
      <w:r w:rsidR="00A15827">
        <w:rPr>
          <w:rStyle w:val="Krepko"/>
          <w:rFonts w:cs="Arial"/>
          <w:b w:val="0"/>
          <w:bCs w:val="0"/>
          <w:sz w:val="20"/>
          <w:szCs w:val="20"/>
        </w:rPr>
        <w:t>respondent</w:t>
      </w:r>
      <w:r w:rsidR="008427BC" w:rsidRPr="00932928">
        <w:rPr>
          <w:rFonts w:cs="Arial"/>
          <w:sz w:val="20"/>
          <w:szCs w:val="20"/>
        </w:rPr>
        <w:t>i</w:t>
      </w:r>
      <w:r w:rsidRPr="00932928">
        <w:rPr>
          <w:rFonts w:cs="Arial"/>
          <w:sz w:val="20"/>
          <w:szCs w:val="20"/>
        </w:rPr>
        <w:t>,</w:t>
      </w:r>
    </w:p>
    <w:p w14:paraId="40FD8383" w14:textId="77777777" w:rsidR="00436BD9" w:rsidRPr="00932928" w:rsidRDefault="00436BD9" w:rsidP="006B5602">
      <w:pPr>
        <w:numPr>
          <w:ilvl w:val="0"/>
          <w:numId w:val="25"/>
        </w:numPr>
        <w:spacing w:before="100" w:beforeAutospacing="1" w:after="100" w:afterAutospacing="1"/>
        <w:jc w:val="both"/>
        <w:rPr>
          <w:rFonts w:cs="Arial"/>
          <w:sz w:val="20"/>
          <w:szCs w:val="20"/>
        </w:rPr>
      </w:pPr>
      <w:r w:rsidRPr="00932928">
        <w:rPr>
          <w:rFonts w:cs="Arial"/>
          <w:sz w:val="20"/>
          <w:szCs w:val="20"/>
        </w:rPr>
        <w:t>organizacijske ali logistične težave pri izvajanju terenskega dela,</w:t>
      </w:r>
    </w:p>
    <w:p w14:paraId="58AB1DBE" w14:textId="25509541" w:rsidR="00436BD9" w:rsidRPr="00932928" w:rsidRDefault="00436BD9" w:rsidP="006B5602">
      <w:pPr>
        <w:numPr>
          <w:ilvl w:val="0"/>
          <w:numId w:val="25"/>
        </w:numPr>
        <w:spacing w:before="100" w:beforeAutospacing="1" w:after="100" w:afterAutospacing="1"/>
        <w:jc w:val="both"/>
        <w:rPr>
          <w:rFonts w:cs="Arial"/>
          <w:sz w:val="20"/>
          <w:szCs w:val="20"/>
        </w:rPr>
      </w:pPr>
      <w:r w:rsidRPr="00932928">
        <w:rPr>
          <w:rFonts w:cs="Arial"/>
          <w:sz w:val="20"/>
          <w:szCs w:val="20"/>
        </w:rPr>
        <w:t>tehnične težave pri uporabi anketnih aplikacij ali informacijskih sistem</w:t>
      </w:r>
      <w:r w:rsidR="00EF7DFC">
        <w:rPr>
          <w:rFonts w:cs="Arial"/>
          <w:sz w:val="20"/>
          <w:szCs w:val="20"/>
        </w:rPr>
        <w:t>ih,</w:t>
      </w:r>
    </w:p>
    <w:p w14:paraId="37A0E41B" w14:textId="77777777" w:rsidR="00436BD9" w:rsidRPr="00932928" w:rsidRDefault="00436BD9" w:rsidP="006B5602">
      <w:pPr>
        <w:numPr>
          <w:ilvl w:val="0"/>
          <w:numId w:val="25"/>
        </w:numPr>
        <w:spacing w:before="100" w:beforeAutospacing="1" w:after="100" w:afterAutospacing="1"/>
        <w:jc w:val="both"/>
        <w:rPr>
          <w:rFonts w:cs="Arial"/>
          <w:sz w:val="20"/>
          <w:szCs w:val="20"/>
        </w:rPr>
      </w:pPr>
      <w:r w:rsidRPr="00932928">
        <w:rPr>
          <w:rFonts w:cs="Arial"/>
          <w:sz w:val="20"/>
          <w:szCs w:val="20"/>
        </w:rPr>
        <w:t>pomanjkanje ali odsotnost anketarjev,</w:t>
      </w:r>
    </w:p>
    <w:p w14:paraId="325BB0BB" w14:textId="2157F602" w:rsidR="00436BD9" w:rsidRPr="00932928" w:rsidRDefault="00436BD9" w:rsidP="006B5602">
      <w:pPr>
        <w:numPr>
          <w:ilvl w:val="0"/>
          <w:numId w:val="25"/>
        </w:numPr>
        <w:spacing w:before="100" w:beforeAutospacing="1" w:after="100" w:afterAutospacing="1"/>
        <w:jc w:val="both"/>
        <w:rPr>
          <w:rFonts w:cs="Arial"/>
          <w:sz w:val="20"/>
          <w:szCs w:val="20"/>
        </w:rPr>
      </w:pPr>
      <w:r w:rsidRPr="00932928">
        <w:rPr>
          <w:rFonts w:cs="Arial"/>
          <w:sz w:val="20"/>
          <w:szCs w:val="20"/>
        </w:rPr>
        <w:t>odstopanja pri izvajanju standardiziranih postopkov</w:t>
      </w:r>
      <w:r w:rsidR="008427BC" w:rsidRPr="00932928">
        <w:rPr>
          <w:rFonts w:cs="Arial"/>
          <w:sz w:val="20"/>
          <w:szCs w:val="20"/>
        </w:rPr>
        <w:t xml:space="preserve"> terenskega dela raziskave</w:t>
      </w:r>
      <w:r w:rsidRPr="00932928">
        <w:rPr>
          <w:rFonts w:cs="Arial"/>
          <w:sz w:val="20"/>
          <w:szCs w:val="20"/>
        </w:rPr>
        <w:t>.</w:t>
      </w:r>
    </w:p>
    <w:p w14:paraId="0297D65F" w14:textId="77777777" w:rsidR="00436BD9" w:rsidRPr="00932928" w:rsidRDefault="00436BD9" w:rsidP="00364B53">
      <w:pPr>
        <w:spacing w:before="100" w:beforeAutospacing="1" w:after="100" w:afterAutospacing="1"/>
        <w:jc w:val="both"/>
        <w:rPr>
          <w:rFonts w:cs="Arial"/>
          <w:sz w:val="20"/>
          <w:szCs w:val="20"/>
        </w:rPr>
      </w:pPr>
      <w:r w:rsidRPr="00932928">
        <w:rPr>
          <w:rFonts w:cs="Arial"/>
          <w:sz w:val="20"/>
          <w:szCs w:val="20"/>
        </w:rPr>
        <w:t>Izvajalec mora zagotoviti, da se morebitna tveganja sproti spremljajo in analizirajo, ter da se pravočasno uvedejo ustrezni ukrepi za njihovo obvladovanje.</w:t>
      </w:r>
    </w:p>
    <w:p w14:paraId="1607A539" w14:textId="77777777" w:rsidR="00436BD9" w:rsidRPr="00807CA3" w:rsidRDefault="00436BD9" w:rsidP="00364B53">
      <w:pPr>
        <w:jc w:val="both"/>
        <w:rPr>
          <w:rFonts w:cs="Arial"/>
          <w:color w:val="000000" w:themeColor="text1"/>
          <w:sz w:val="20"/>
          <w:szCs w:val="20"/>
        </w:rPr>
      </w:pPr>
      <w:r w:rsidRPr="00807CA3">
        <w:rPr>
          <w:rFonts w:cs="Arial"/>
          <w:color w:val="000000" w:themeColor="text1"/>
          <w:sz w:val="20"/>
          <w:szCs w:val="20"/>
        </w:rPr>
        <w:t>V primeru zaznanih odstopanj ali težav pri izvedbi raziskave mora izvajalec:</w:t>
      </w:r>
    </w:p>
    <w:p w14:paraId="3E5A43B7" w14:textId="77777777" w:rsidR="00436BD9" w:rsidRPr="00807CA3" w:rsidRDefault="00436BD9" w:rsidP="006B5602">
      <w:pPr>
        <w:numPr>
          <w:ilvl w:val="0"/>
          <w:numId w:val="26"/>
        </w:numPr>
        <w:spacing w:after="100" w:afterAutospacing="1"/>
        <w:jc w:val="both"/>
        <w:rPr>
          <w:rFonts w:cs="Arial"/>
          <w:color w:val="000000" w:themeColor="text1"/>
          <w:sz w:val="20"/>
          <w:szCs w:val="20"/>
        </w:rPr>
      </w:pPr>
      <w:r w:rsidRPr="00807CA3">
        <w:rPr>
          <w:rFonts w:cs="Arial"/>
          <w:color w:val="000000" w:themeColor="text1"/>
          <w:sz w:val="20"/>
          <w:szCs w:val="20"/>
        </w:rPr>
        <w:t>nemudoma obvestiti naročnika,</w:t>
      </w:r>
    </w:p>
    <w:p w14:paraId="27E4A351" w14:textId="77777777" w:rsidR="00436BD9" w:rsidRPr="00807CA3" w:rsidRDefault="00436BD9" w:rsidP="006B5602">
      <w:pPr>
        <w:numPr>
          <w:ilvl w:val="0"/>
          <w:numId w:val="26"/>
        </w:numPr>
        <w:spacing w:before="100" w:beforeAutospacing="1" w:after="100" w:afterAutospacing="1"/>
        <w:jc w:val="both"/>
        <w:rPr>
          <w:rFonts w:cs="Arial"/>
          <w:color w:val="000000" w:themeColor="text1"/>
          <w:sz w:val="20"/>
          <w:szCs w:val="20"/>
        </w:rPr>
      </w:pPr>
      <w:r w:rsidRPr="00807CA3">
        <w:rPr>
          <w:rFonts w:cs="Arial"/>
          <w:color w:val="000000" w:themeColor="text1"/>
          <w:sz w:val="20"/>
          <w:szCs w:val="20"/>
        </w:rPr>
        <w:t>pripraviti predlog ustreznih organizacijskih ali operativnih ukrepov za odpravo težav,</w:t>
      </w:r>
    </w:p>
    <w:p w14:paraId="095A1A1E" w14:textId="77777777" w:rsidR="00436BD9" w:rsidRPr="00807CA3" w:rsidRDefault="00436BD9" w:rsidP="006B5602">
      <w:pPr>
        <w:numPr>
          <w:ilvl w:val="0"/>
          <w:numId w:val="26"/>
        </w:numPr>
        <w:spacing w:before="100" w:beforeAutospacing="1" w:after="100" w:afterAutospacing="1"/>
        <w:jc w:val="both"/>
        <w:rPr>
          <w:rFonts w:cs="Arial"/>
          <w:color w:val="000000" w:themeColor="text1"/>
          <w:sz w:val="20"/>
          <w:szCs w:val="20"/>
        </w:rPr>
      </w:pPr>
      <w:r w:rsidRPr="00807CA3">
        <w:rPr>
          <w:rFonts w:cs="Arial"/>
          <w:color w:val="000000" w:themeColor="text1"/>
          <w:sz w:val="20"/>
          <w:szCs w:val="20"/>
        </w:rPr>
        <w:lastRenderedPageBreak/>
        <w:t>zagotoviti prilagoditev organizacije terenskega dela, če je to potrebno za doseganje zahtevane velikosti vzorca, odzivnosti ali kakovosti podatkov.</w:t>
      </w:r>
    </w:p>
    <w:p w14:paraId="60A8B382" w14:textId="77777777" w:rsidR="00436BD9" w:rsidRPr="00807CA3" w:rsidRDefault="00436BD9" w:rsidP="00364B53">
      <w:pPr>
        <w:spacing w:before="100" w:beforeAutospacing="1" w:after="100" w:afterAutospacing="1"/>
        <w:jc w:val="both"/>
        <w:rPr>
          <w:rFonts w:cs="Arial"/>
          <w:color w:val="000000" w:themeColor="text1"/>
          <w:sz w:val="20"/>
          <w:szCs w:val="20"/>
        </w:rPr>
      </w:pPr>
      <w:r w:rsidRPr="00807CA3">
        <w:rPr>
          <w:rFonts w:cs="Arial"/>
          <w:color w:val="000000" w:themeColor="text1"/>
          <w:sz w:val="20"/>
          <w:szCs w:val="20"/>
        </w:rPr>
        <w:t>Izvajalec mora v okviru rednega poročanja naročniku vključiti tudi informacije o zaznanih tveganjih ter sprejetih ukrepih za njihovo obvladovanje.</w:t>
      </w:r>
    </w:p>
    <w:p w14:paraId="46B4C57E" w14:textId="75E8010E" w:rsidR="0056667D" w:rsidRPr="00932928" w:rsidRDefault="00EF3F0A" w:rsidP="00364B53">
      <w:pPr>
        <w:pStyle w:val="Navadensplet"/>
        <w:spacing w:before="0" w:beforeAutospacing="0" w:after="0" w:afterAutospacing="0"/>
        <w:jc w:val="both"/>
        <w:rPr>
          <w:rFonts w:ascii="Arial" w:hAnsi="Arial" w:cs="Arial"/>
          <w:b/>
          <w:bCs/>
          <w:sz w:val="20"/>
          <w:szCs w:val="20"/>
        </w:rPr>
      </w:pPr>
      <w:r w:rsidRPr="00932928">
        <w:rPr>
          <w:rFonts w:ascii="Arial" w:hAnsi="Arial" w:cs="Arial"/>
          <w:b/>
          <w:bCs/>
          <w:sz w:val="20"/>
          <w:szCs w:val="20"/>
        </w:rPr>
        <w:t>4</w:t>
      </w:r>
      <w:r w:rsidR="004049B8" w:rsidRPr="00932928">
        <w:rPr>
          <w:rFonts w:ascii="Arial" w:hAnsi="Arial" w:cs="Arial"/>
          <w:b/>
          <w:bCs/>
          <w:sz w:val="20"/>
          <w:szCs w:val="20"/>
        </w:rPr>
        <w:t>.</w:t>
      </w:r>
      <w:r w:rsidRPr="00932928">
        <w:rPr>
          <w:rFonts w:ascii="Arial" w:hAnsi="Arial" w:cs="Arial"/>
          <w:b/>
          <w:bCs/>
          <w:sz w:val="20"/>
          <w:szCs w:val="20"/>
        </w:rPr>
        <w:t>10</w:t>
      </w:r>
      <w:r w:rsidR="00706D34" w:rsidRPr="00932928">
        <w:rPr>
          <w:rFonts w:ascii="Arial" w:hAnsi="Arial" w:cs="Arial"/>
          <w:b/>
          <w:bCs/>
          <w:sz w:val="20"/>
          <w:szCs w:val="20"/>
        </w:rPr>
        <w:t xml:space="preserve"> Varstvo osebnih podatkov in zaupnost </w:t>
      </w:r>
      <w:r w:rsidR="0056667D" w:rsidRPr="00932928">
        <w:rPr>
          <w:rFonts w:ascii="Arial" w:hAnsi="Arial" w:cs="Arial"/>
          <w:b/>
          <w:bCs/>
          <w:sz w:val="20"/>
          <w:szCs w:val="20"/>
        </w:rPr>
        <w:t xml:space="preserve">vseh podatkov, ki se vežejo na metodologijo in izvedbo raziskave PIAAC </w:t>
      </w:r>
    </w:p>
    <w:p w14:paraId="4739F130" w14:textId="57DFFB33" w:rsidR="007D4628" w:rsidRPr="00364B53" w:rsidRDefault="007D4628" w:rsidP="00364B53">
      <w:pPr>
        <w:pStyle w:val="Navadensplet"/>
        <w:spacing w:before="0" w:beforeAutospacing="0" w:after="0" w:afterAutospacing="0"/>
        <w:jc w:val="both"/>
        <w:rPr>
          <w:rFonts w:ascii="Arial" w:hAnsi="Arial" w:cs="Arial"/>
          <w:b/>
          <w:bCs/>
          <w:sz w:val="20"/>
          <w:szCs w:val="20"/>
        </w:rPr>
      </w:pPr>
      <w:r w:rsidRPr="0056667D">
        <w:rPr>
          <w:rFonts w:ascii="Arial" w:hAnsi="Arial" w:cs="Arial"/>
          <w:sz w:val="20"/>
          <w:szCs w:val="20"/>
        </w:rPr>
        <w:t xml:space="preserve">Izvajalec mora zagotoviti, da se vsi postopki zbiranja, evidentiranja, obdelave, shranjevanja, prenosa in posredovanja podatkov, pridobljenih pri izvedbi raziskave, izvajajo v skladu z veljavno zakonodajo o varstvu osebnih podatkov, zlasti z </w:t>
      </w:r>
      <w:r w:rsidRPr="0056667D">
        <w:rPr>
          <w:rStyle w:val="Krepko"/>
          <w:rFonts w:ascii="Arial" w:hAnsi="Arial" w:cs="Arial"/>
          <w:b w:val="0"/>
          <w:bCs w:val="0"/>
          <w:sz w:val="20"/>
          <w:szCs w:val="20"/>
        </w:rPr>
        <w:t>Uredbo (EU) 2016/679 Evropskega parlamenta in Sveta z dne 27. aprila 2016 o varstvu posameznikov pri obdelavi osebnih podatkov (GDPR)</w:t>
      </w:r>
      <w:r w:rsidRPr="0056667D">
        <w:rPr>
          <w:rFonts w:ascii="Arial" w:hAnsi="Arial" w:cs="Arial"/>
          <w:b/>
          <w:bCs/>
          <w:sz w:val="20"/>
          <w:szCs w:val="20"/>
        </w:rPr>
        <w:t xml:space="preserve"> </w:t>
      </w:r>
      <w:r w:rsidRPr="00932928">
        <w:rPr>
          <w:rFonts w:ascii="Arial" w:hAnsi="Arial" w:cs="Arial"/>
          <w:sz w:val="20"/>
          <w:szCs w:val="20"/>
        </w:rPr>
        <w:t xml:space="preserve">ter </w:t>
      </w:r>
      <w:r w:rsidRPr="0056667D">
        <w:rPr>
          <w:rStyle w:val="Krepko"/>
          <w:rFonts w:ascii="Arial" w:hAnsi="Arial" w:cs="Arial"/>
          <w:b w:val="0"/>
          <w:bCs w:val="0"/>
          <w:sz w:val="20"/>
          <w:szCs w:val="20"/>
        </w:rPr>
        <w:t>Zakonom o varstvu osebnih podatkov (ZVOP-2)</w:t>
      </w:r>
      <w:r w:rsidRPr="0056667D">
        <w:rPr>
          <w:rFonts w:ascii="Arial" w:hAnsi="Arial" w:cs="Arial"/>
          <w:b/>
          <w:bCs/>
          <w:sz w:val="20"/>
          <w:szCs w:val="20"/>
        </w:rPr>
        <w:t>.</w:t>
      </w:r>
    </w:p>
    <w:p w14:paraId="14E692A9" w14:textId="77777777" w:rsidR="007D4628" w:rsidRPr="00364B53" w:rsidRDefault="007D4628" w:rsidP="00364B53">
      <w:pPr>
        <w:pStyle w:val="Navadensplet"/>
        <w:jc w:val="both"/>
        <w:rPr>
          <w:rFonts w:ascii="Arial" w:hAnsi="Arial" w:cs="Arial"/>
          <w:sz w:val="20"/>
          <w:szCs w:val="20"/>
        </w:rPr>
      </w:pPr>
      <w:r w:rsidRPr="00364B53">
        <w:rPr>
          <w:rFonts w:ascii="Arial" w:hAnsi="Arial" w:cs="Arial"/>
          <w:sz w:val="20"/>
          <w:szCs w:val="20"/>
        </w:rPr>
        <w:t xml:space="preserve">Izvajalec mora pri izvajanju raziskave zagotoviti, da se vsi osebni, kontaktni, anketni, administrativni in testni podatki obravnavajo kot </w:t>
      </w:r>
      <w:r w:rsidRPr="00364B53">
        <w:rPr>
          <w:rStyle w:val="Krepko"/>
          <w:rFonts w:ascii="Arial" w:hAnsi="Arial" w:cs="Arial"/>
          <w:b w:val="0"/>
          <w:bCs w:val="0"/>
          <w:sz w:val="20"/>
          <w:szCs w:val="20"/>
        </w:rPr>
        <w:t>zaupni podatki</w:t>
      </w:r>
      <w:r w:rsidRPr="00364B53">
        <w:rPr>
          <w:rFonts w:ascii="Arial" w:hAnsi="Arial" w:cs="Arial"/>
          <w:sz w:val="20"/>
          <w:szCs w:val="20"/>
        </w:rPr>
        <w:t>, ter da se uporabljajo izključno za namene izvedbe raziskave v okviru tega javnega naročila.</w:t>
      </w:r>
    </w:p>
    <w:p w14:paraId="6C951729" w14:textId="77777777" w:rsidR="007D4628" w:rsidRPr="00364B53" w:rsidRDefault="007D4628"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Izvajalec mora zlasti zagotoviti:</w:t>
      </w:r>
    </w:p>
    <w:p w14:paraId="2EA681D2" w14:textId="77777777" w:rsidR="007D4628" w:rsidRPr="00364B53" w:rsidRDefault="007D4628" w:rsidP="006B5602">
      <w:pPr>
        <w:pStyle w:val="Navadensplet"/>
        <w:numPr>
          <w:ilvl w:val="0"/>
          <w:numId w:val="22"/>
        </w:numPr>
        <w:spacing w:before="0" w:beforeAutospacing="0" w:after="0" w:afterAutospacing="0"/>
        <w:jc w:val="both"/>
        <w:rPr>
          <w:rFonts w:ascii="Arial" w:hAnsi="Arial" w:cs="Arial"/>
          <w:sz w:val="20"/>
          <w:szCs w:val="20"/>
        </w:rPr>
      </w:pPr>
      <w:r w:rsidRPr="00364B53">
        <w:rPr>
          <w:rFonts w:ascii="Arial" w:hAnsi="Arial" w:cs="Arial"/>
          <w:sz w:val="20"/>
          <w:szCs w:val="20"/>
        </w:rPr>
        <w:t>uporabo podatkov izključno za namene izvedbe raziskave in v obsegu, ki je nujen za izvajanje pogodbenih obveznosti,</w:t>
      </w:r>
    </w:p>
    <w:p w14:paraId="44CF2DEE" w14:textId="77777777" w:rsidR="007D4628" w:rsidRPr="00364B53" w:rsidRDefault="007D4628" w:rsidP="006B5602">
      <w:pPr>
        <w:pStyle w:val="Navadensplet"/>
        <w:numPr>
          <w:ilvl w:val="0"/>
          <w:numId w:val="22"/>
        </w:numPr>
        <w:jc w:val="both"/>
        <w:rPr>
          <w:rFonts w:ascii="Arial" w:hAnsi="Arial" w:cs="Arial"/>
          <w:sz w:val="20"/>
          <w:szCs w:val="20"/>
        </w:rPr>
      </w:pPr>
      <w:r w:rsidRPr="00364B53">
        <w:rPr>
          <w:rFonts w:ascii="Arial" w:hAnsi="Arial" w:cs="Arial"/>
          <w:sz w:val="20"/>
          <w:szCs w:val="20"/>
        </w:rPr>
        <w:t xml:space="preserve">vzpostavitev in izvajanje ustreznih </w:t>
      </w:r>
      <w:r w:rsidRPr="00364B53">
        <w:rPr>
          <w:rStyle w:val="Krepko"/>
          <w:rFonts w:ascii="Arial" w:hAnsi="Arial" w:cs="Arial"/>
          <w:b w:val="0"/>
          <w:bCs w:val="0"/>
          <w:sz w:val="20"/>
          <w:szCs w:val="20"/>
        </w:rPr>
        <w:t>tehničnih in organizacijskih ukrepov za varovanje podatkov</w:t>
      </w:r>
      <w:r w:rsidRPr="00364B53">
        <w:rPr>
          <w:rFonts w:ascii="Arial" w:hAnsi="Arial" w:cs="Arial"/>
          <w:sz w:val="20"/>
          <w:szCs w:val="20"/>
        </w:rPr>
        <w:t>, ki preprečujejo nepooblaščen dostop, razkritje, spremembo, izgubo ali uničenje podatkov,</w:t>
      </w:r>
    </w:p>
    <w:p w14:paraId="5B21D8BA" w14:textId="76B5C67E" w:rsidR="007D4628" w:rsidRPr="00364B53" w:rsidRDefault="007D4628" w:rsidP="006B5602">
      <w:pPr>
        <w:pStyle w:val="Navadensplet"/>
        <w:numPr>
          <w:ilvl w:val="0"/>
          <w:numId w:val="22"/>
        </w:numPr>
        <w:jc w:val="both"/>
        <w:rPr>
          <w:rFonts w:ascii="Arial" w:hAnsi="Arial" w:cs="Arial"/>
          <w:sz w:val="20"/>
          <w:szCs w:val="20"/>
        </w:rPr>
      </w:pPr>
      <w:r w:rsidRPr="00364B53">
        <w:rPr>
          <w:rFonts w:ascii="Arial" w:hAnsi="Arial" w:cs="Arial"/>
          <w:sz w:val="20"/>
          <w:szCs w:val="20"/>
        </w:rPr>
        <w:t xml:space="preserve">da imajo dostop do </w:t>
      </w:r>
      <w:r w:rsidR="00EF7DFC">
        <w:rPr>
          <w:rFonts w:ascii="Arial" w:hAnsi="Arial" w:cs="Arial"/>
          <w:sz w:val="20"/>
          <w:szCs w:val="20"/>
        </w:rPr>
        <w:t xml:space="preserve">nujnih </w:t>
      </w:r>
      <w:r w:rsidRPr="00364B53">
        <w:rPr>
          <w:rFonts w:ascii="Arial" w:hAnsi="Arial" w:cs="Arial"/>
          <w:sz w:val="20"/>
          <w:szCs w:val="20"/>
        </w:rPr>
        <w:t xml:space="preserve">podatkov samo osebe, ki sodelujejo pri izvedbi raziskave in </w:t>
      </w:r>
      <w:r w:rsidR="00EF7DFC">
        <w:rPr>
          <w:rFonts w:ascii="Arial" w:hAnsi="Arial" w:cs="Arial"/>
          <w:sz w:val="20"/>
          <w:szCs w:val="20"/>
        </w:rPr>
        <w:t xml:space="preserve">te </w:t>
      </w:r>
      <w:r w:rsidRPr="00364B53">
        <w:rPr>
          <w:rFonts w:ascii="Arial" w:hAnsi="Arial" w:cs="Arial"/>
          <w:sz w:val="20"/>
          <w:szCs w:val="20"/>
        </w:rPr>
        <w:t>podatke nujno potrebujejo za opravljanje svojih nalog,</w:t>
      </w:r>
    </w:p>
    <w:p w14:paraId="3C844C89" w14:textId="77777777" w:rsidR="007D4628" w:rsidRPr="00364B53" w:rsidRDefault="007D4628" w:rsidP="006B5602">
      <w:pPr>
        <w:pStyle w:val="Navadensplet"/>
        <w:numPr>
          <w:ilvl w:val="0"/>
          <w:numId w:val="22"/>
        </w:numPr>
        <w:jc w:val="both"/>
        <w:rPr>
          <w:rFonts w:ascii="Arial" w:hAnsi="Arial" w:cs="Arial"/>
          <w:sz w:val="20"/>
          <w:szCs w:val="20"/>
        </w:rPr>
      </w:pPr>
      <w:r w:rsidRPr="00364B53">
        <w:rPr>
          <w:rFonts w:ascii="Arial" w:hAnsi="Arial" w:cs="Arial"/>
          <w:sz w:val="20"/>
          <w:szCs w:val="20"/>
        </w:rPr>
        <w:t xml:space="preserve">da so vse osebe, vključene v izvajanje raziskave, </w:t>
      </w:r>
      <w:r w:rsidRPr="00364B53">
        <w:rPr>
          <w:rStyle w:val="Krepko"/>
          <w:rFonts w:ascii="Arial" w:hAnsi="Arial" w:cs="Arial"/>
          <w:b w:val="0"/>
          <w:bCs w:val="0"/>
          <w:sz w:val="20"/>
          <w:szCs w:val="20"/>
        </w:rPr>
        <w:t>zavezane k varovanju zaupnosti podatkov</w:t>
      </w:r>
      <w:r w:rsidRPr="00364B53">
        <w:rPr>
          <w:rFonts w:ascii="Arial" w:hAnsi="Arial" w:cs="Arial"/>
          <w:sz w:val="20"/>
          <w:szCs w:val="20"/>
        </w:rPr>
        <w:t xml:space="preserve"> in ustrezno seznanjene z obveznostmi varstva osebnih podatkov,</w:t>
      </w:r>
    </w:p>
    <w:p w14:paraId="3A78EC00" w14:textId="77777777" w:rsidR="007D4628" w:rsidRPr="00364B53" w:rsidRDefault="007D4628" w:rsidP="006B5602">
      <w:pPr>
        <w:pStyle w:val="Navadensplet"/>
        <w:numPr>
          <w:ilvl w:val="0"/>
          <w:numId w:val="22"/>
        </w:numPr>
        <w:jc w:val="both"/>
        <w:rPr>
          <w:rFonts w:ascii="Arial" w:hAnsi="Arial" w:cs="Arial"/>
          <w:sz w:val="20"/>
          <w:szCs w:val="20"/>
        </w:rPr>
      </w:pPr>
      <w:r w:rsidRPr="00364B53">
        <w:rPr>
          <w:rFonts w:ascii="Arial" w:hAnsi="Arial" w:cs="Arial"/>
          <w:sz w:val="20"/>
          <w:szCs w:val="20"/>
        </w:rPr>
        <w:t>preprečevanje nepooblaščenega razkritja, kopiranja ali distribucije vsebine testnih gradiv, merskih instrumentov in drugih metodoloških gradiv raziskave,</w:t>
      </w:r>
    </w:p>
    <w:p w14:paraId="4C0299BC" w14:textId="77777777" w:rsidR="007D4628" w:rsidRPr="00364B53" w:rsidRDefault="007D4628" w:rsidP="006B5602">
      <w:pPr>
        <w:pStyle w:val="Navadensplet"/>
        <w:numPr>
          <w:ilvl w:val="0"/>
          <w:numId w:val="22"/>
        </w:numPr>
        <w:jc w:val="both"/>
        <w:rPr>
          <w:rFonts w:ascii="Arial" w:hAnsi="Arial" w:cs="Arial"/>
          <w:sz w:val="20"/>
          <w:szCs w:val="20"/>
        </w:rPr>
      </w:pPr>
      <w:r w:rsidRPr="00364B53">
        <w:rPr>
          <w:rFonts w:ascii="Arial" w:hAnsi="Arial" w:cs="Arial"/>
          <w:sz w:val="20"/>
          <w:szCs w:val="20"/>
        </w:rPr>
        <w:t>da se podatki brez predhodnega pisnega soglasja naročnika ne posredujejo tretjim osebam, razen če to izrecno zahtevajo veljavni predpisi ali metodološka pravila raziskave.</w:t>
      </w:r>
    </w:p>
    <w:p w14:paraId="1AD0A40E" w14:textId="77777777" w:rsidR="007D4628" w:rsidRPr="00364B53" w:rsidRDefault="007D4628" w:rsidP="00364B53">
      <w:pPr>
        <w:pStyle w:val="Navadensplet"/>
        <w:jc w:val="both"/>
        <w:rPr>
          <w:rFonts w:ascii="Arial" w:hAnsi="Arial" w:cs="Arial"/>
          <w:sz w:val="20"/>
          <w:szCs w:val="20"/>
        </w:rPr>
      </w:pPr>
      <w:r w:rsidRPr="00364B53">
        <w:rPr>
          <w:rFonts w:ascii="Arial" w:hAnsi="Arial" w:cs="Arial"/>
          <w:sz w:val="20"/>
          <w:szCs w:val="20"/>
        </w:rPr>
        <w:t xml:space="preserve">Če bo izvajalec pri izvajanju naročila osebne podatke obdeloval </w:t>
      </w:r>
      <w:r w:rsidRPr="00364B53">
        <w:rPr>
          <w:rStyle w:val="Krepko"/>
          <w:rFonts w:ascii="Arial" w:hAnsi="Arial" w:cs="Arial"/>
          <w:b w:val="0"/>
          <w:bCs w:val="0"/>
          <w:sz w:val="20"/>
          <w:szCs w:val="20"/>
        </w:rPr>
        <w:t>v imenu in po navodilih naročnika</w:t>
      </w:r>
      <w:r w:rsidRPr="00364B53">
        <w:rPr>
          <w:rFonts w:ascii="Arial" w:hAnsi="Arial" w:cs="Arial"/>
          <w:sz w:val="20"/>
          <w:szCs w:val="20"/>
        </w:rPr>
        <w:t>, se šteje za</w:t>
      </w:r>
      <w:r w:rsidRPr="00364B53">
        <w:rPr>
          <w:rFonts w:ascii="Arial" w:hAnsi="Arial" w:cs="Arial"/>
          <w:b/>
          <w:bCs/>
          <w:sz w:val="20"/>
          <w:szCs w:val="20"/>
        </w:rPr>
        <w:t xml:space="preserve"> </w:t>
      </w:r>
      <w:r w:rsidRPr="00364B53">
        <w:rPr>
          <w:rStyle w:val="Krepko"/>
          <w:rFonts w:ascii="Arial" w:hAnsi="Arial" w:cs="Arial"/>
          <w:b w:val="0"/>
          <w:bCs w:val="0"/>
          <w:sz w:val="20"/>
          <w:szCs w:val="20"/>
        </w:rPr>
        <w:t>obdelovalca osebnih podatkov</w:t>
      </w:r>
      <w:r w:rsidRPr="00364B53">
        <w:rPr>
          <w:rFonts w:ascii="Arial" w:hAnsi="Arial" w:cs="Arial"/>
          <w:sz w:val="20"/>
          <w:szCs w:val="20"/>
        </w:rPr>
        <w:t xml:space="preserve">, naročnik pa za </w:t>
      </w:r>
      <w:r w:rsidRPr="007B1F3E">
        <w:rPr>
          <w:rStyle w:val="Krepko"/>
          <w:rFonts w:ascii="Arial" w:hAnsi="Arial" w:cs="Arial"/>
          <w:b w:val="0"/>
          <w:bCs w:val="0"/>
          <w:sz w:val="20"/>
          <w:szCs w:val="20"/>
        </w:rPr>
        <w:t>upravljavca osebnih podatkov</w:t>
      </w:r>
      <w:r w:rsidRPr="007B1F3E">
        <w:rPr>
          <w:rFonts w:ascii="Arial" w:hAnsi="Arial" w:cs="Arial"/>
          <w:sz w:val="20"/>
          <w:szCs w:val="20"/>
        </w:rPr>
        <w:t xml:space="preserve">. V takem primeru morata naročnik in izbrani izvajalec pred začetkom izvajanja storitev skleniti </w:t>
      </w:r>
      <w:r w:rsidRPr="007B1F3E">
        <w:rPr>
          <w:rStyle w:val="Krepko"/>
          <w:rFonts w:ascii="Arial" w:hAnsi="Arial" w:cs="Arial"/>
          <w:b w:val="0"/>
          <w:bCs w:val="0"/>
          <w:sz w:val="20"/>
          <w:szCs w:val="20"/>
        </w:rPr>
        <w:t xml:space="preserve">pogodbo o obdelavi osebnih </w:t>
      </w:r>
      <w:r w:rsidRPr="00364B53">
        <w:rPr>
          <w:rStyle w:val="Krepko"/>
          <w:rFonts w:ascii="Arial" w:hAnsi="Arial" w:cs="Arial"/>
          <w:b w:val="0"/>
          <w:bCs w:val="0"/>
          <w:sz w:val="20"/>
          <w:szCs w:val="20"/>
        </w:rPr>
        <w:t>podatkov v skladu z 28. členom GDPR</w:t>
      </w:r>
      <w:r w:rsidRPr="00364B53">
        <w:rPr>
          <w:rFonts w:ascii="Arial" w:hAnsi="Arial" w:cs="Arial"/>
          <w:sz w:val="20"/>
          <w:szCs w:val="20"/>
        </w:rPr>
        <w:t>, ki podrobneje ureja pravice in obveznosti pogodbenih strank glede obdelave osebnih podatkov.</w:t>
      </w:r>
    </w:p>
    <w:p w14:paraId="51326FFF" w14:textId="77777777" w:rsidR="007D4628" w:rsidRPr="00364B53" w:rsidRDefault="007D4628" w:rsidP="00364B53">
      <w:pPr>
        <w:pStyle w:val="Navadensplet"/>
        <w:jc w:val="both"/>
        <w:rPr>
          <w:rFonts w:ascii="Arial" w:hAnsi="Arial" w:cs="Arial"/>
          <w:sz w:val="20"/>
          <w:szCs w:val="20"/>
        </w:rPr>
      </w:pPr>
      <w:r w:rsidRPr="00364B53">
        <w:rPr>
          <w:rFonts w:ascii="Arial" w:hAnsi="Arial" w:cs="Arial"/>
          <w:sz w:val="20"/>
          <w:szCs w:val="20"/>
        </w:rPr>
        <w:t xml:space="preserve">Izvajalec mora naročnika </w:t>
      </w:r>
      <w:r w:rsidRPr="00364B53">
        <w:rPr>
          <w:rStyle w:val="Krepko"/>
          <w:rFonts w:ascii="Arial" w:hAnsi="Arial" w:cs="Arial"/>
          <w:b w:val="0"/>
          <w:bCs w:val="0"/>
          <w:sz w:val="20"/>
          <w:szCs w:val="20"/>
        </w:rPr>
        <w:t>brez nepotrebnega odlašanja obvestiti o vsakem incidentu ali kršitvi varnosti osebnih podatkov</w:t>
      </w:r>
      <w:r w:rsidRPr="00364B53">
        <w:rPr>
          <w:rFonts w:ascii="Arial" w:hAnsi="Arial" w:cs="Arial"/>
          <w:b/>
          <w:bCs/>
          <w:sz w:val="20"/>
          <w:szCs w:val="20"/>
        </w:rPr>
        <w:t>,</w:t>
      </w:r>
      <w:r w:rsidRPr="00364B53">
        <w:rPr>
          <w:rFonts w:ascii="Arial" w:hAnsi="Arial" w:cs="Arial"/>
          <w:sz w:val="20"/>
          <w:szCs w:val="20"/>
        </w:rPr>
        <w:t xml:space="preserve"> ki bi lahko vplivala na zaupnost, celovitost ali razpoložljivost podatkov, ter naročniku zagotoviti vso potrebno pomoč pri obravnavi incidenta in izpolnjevanju zakonskih obveznosti.</w:t>
      </w:r>
    </w:p>
    <w:p w14:paraId="16FF6B59" w14:textId="77777777" w:rsidR="007D4628" w:rsidRDefault="007D4628" w:rsidP="00364B53">
      <w:pPr>
        <w:pStyle w:val="Navadensplet"/>
        <w:jc w:val="both"/>
        <w:rPr>
          <w:rFonts w:ascii="Arial" w:hAnsi="Arial" w:cs="Arial"/>
          <w:sz w:val="20"/>
          <w:szCs w:val="20"/>
        </w:rPr>
      </w:pPr>
      <w:r w:rsidRPr="00364B53">
        <w:rPr>
          <w:rFonts w:ascii="Arial" w:hAnsi="Arial" w:cs="Arial"/>
          <w:sz w:val="20"/>
          <w:szCs w:val="20"/>
        </w:rPr>
        <w:t xml:space="preserve">Po zaključku izvajanja pogodbe mora izvajalec ravnati z vsemi zbranimi podatki in gradivi v skladu z navodili naročnika ter določbami pogodbe o obdelavi osebnih podatkov, zlasti glede </w:t>
      </w:r>
      <w:r w:rsidRPr="00364B53">
        <w:rPr>
          <w:rStyle w:val="Krepko"/>
          <w:rFonts w:ascii="Arial" w:hAnsi="Arial" w:cs="Arial"/>
          <w:b w:val="0"/>
          <w:bCs w:val="0"/>
          <w:sz w:val="20"/>
          <w:szCs w:val="20"/>
        </w:rPr>
        <w:t>vrnitve, prenosa ali izbrisa podatkov</w:t>
      </w:r>
      <w:r w:rsidRPr="00364B53">
        <w:rPr>
          <w:rFonts w:ascii="Arial" w:hAnsi="Arial" w:cs="Arial"/>
          <w:sz w:val="20"/>
          <w:szCs w:val="20"/>
        </w:rPr>
        <w:t>, razen če zakon določa drugače.</w:t>
      </w:r>
    </w:p>
    <w:p w14:paraId="32F5DDB1" w14:textId="77777777" w:rsidR="00805A6D" w:rsidRPr="00EF7DFC" w:rsidRDefault="00805A6D" w:rsidP="00805A6D">
      <w:pPr>
        <w:spacing w:before="100" w:beforeAutospacing="1"/>
        <w:jc w:val="both"/>
        <w:outlineLvl w:val="1"/>
        <w:rPr>
          <w:rFonts w:cs="Arial"/>
          <w:b/>
          <w:bCs/>
          <w:sz w:val="20"/>
          <w:szCs w:val="20"/>
        </w:rPr>
      </w:pPr>
      <w:r w:rsidRPr="00EF7DFC">
        <w:rPr>
          <w:rFonts w:cs="Arial"/>
          <w:b/>
          <w:bCs/>
          <w:sz w:val="20"/>
          <w:szCs w:val="20"/>
        </w:rPr>
        <w:t>4.10.a Razmejitev odgovornosti glede varstva osebnih podatkov</w:t>
      </w:r>
    </w:p>
    <w:p w14:paraId="3F8167C1" w14:textId="53D61614" w:rsidR="00805A6D" w:rsidRPr="00EF7DFC" w:rsidRDefault="00805A6D" w:rsidP="00805A6D">
      <w:pPr>
        <w:pStyle w:val="Navadensplet"/>
        <w:spacing w:before="0" w:beforeAutospacing="0"/>
        <w:jc w:val="both"/>
        <w:rPr>
          <w:rFonts w:ascii="Arial" w:hAnsi="Arial" w:cs="Arial"/>
          <w:sz w:val="20"/>
          <w:szCs w:val="20"/>
        </w:rPr>
      </w:pPr>
      <w:r w:rsidRPr="00EF7DFC">
        <w:rPr>
          <w:rFonts w:ascii="Arial" w:hAnsi="Arial" w:cs="Arial"/>
          <w:sz w:val="20"/>
          <w:szCs w:val="20"/>
        </w:rPr>
        <w:t>Z namenom zagotavljanja jasne razmejitve odgovornosti pri obdelavi osebnih podatkov se odgovornosti glede varnosti in varstva osebnih podatkov razdelijo glede na dejanski vpliv naročnika oziroma izvajalca na sredstva in načine obdelave.</w:t>
      </w:r>
    </w:p>
    <w:p w14:paraId="62762F74" w14:textId="219D5CA3" w:rsidR="00805A6D" w:rsidRPr="00EF7DFC" w:rsidRDefault="00805A6D" w:rsidP="00805A6D">
      <w:pPr>
        <w:pStyle w:val="Navadensplet"/>
        <w:spacing w:after="0" w:afterAutospacing="0"/>
        <w:jc w:val="both"/>
        <w:rPr>
          <w:rFonts w:ascii="Arial" w:hAnsi="Arial" w:cs="Arial"/>
          <w:sz w:val="20"/>
          <w:szCs w:val="20"/>
        </w:rPr>
      </w:pPr>
      <w:r w:rsidRPr="00EF7DFC">
        <w:rPr>
          <w:rStyle w:val="Krepko"/>
          <w:rFonts w:ascii="Arial" w:hAnsi="Arial" w:cs="Arial"/>
          <w:sz w:val="20"/>
          <w:szCs w:val="20"/>
        </w:rPr>
        <w:t>Odgovornosti naročnika</w:t>
      </w:r>
    </w:p>
    <w:p w14:paraId="6B0754E6" w14:textId="3FFBC3BE" w:rsidR="00805A6D" w:rsidRPr="00EF7DFC" w:rsidRDefault="00805A6D" w:rsidP="00805A6D">
      <w:pPr>
        <w:pStyle w:val="Navadensplet"/>
        <w:spacing w:before="0" w:beforeAutospacing="0" w:after="0" w:afterAutospacing="0"/>
        <w:jc w:val="both"/>
        <w:rPr>
          <w:rFonts w:ascii="Arial" w:hAnsi="Arial" w:cs="Arial"/>
          <w:sz w:val="20"/>
          <w:szCs w:val="20"/>
        </w:rPr>
      </w:pPr>
      <w:r w:rsidRPr="00EF7DFC">
        <w:rPr>
          <w:rFonts w:ascii="Arial" w:hAnsi="Arial" w:cs="Arial"/>
          <w:sz w:val="20"/>
          <w:szCs w:val="20"/>
        </w:rPr>
        <w:t xml:space="preserve">Naročnik zagotavlja tehnično </w:t>
      </w:r>
      <w:r w:rsidRPr="00B4423B">
        <w:rPr>
          <w:rFonts w:ascii="Arial" w:hAnsi="Arial" w:cs="Arial"/>
          <w:sz w:val="20"/>
          <w:szCs w:val="20"/>
        </w:rPr>
        <w:t>opremo, vključno s tabli</w:t>
      </w:r>
      <w:r w:rsidR="00B4423B" w:rsidRPr="00B4423B">
        <w:rPr>
          <w:rFonts w:ascii="Arial" w:hAnsi="Arial" w:cs="Arial"/>
          <w:sz w:val="20"/>
          <w:szCs w:val="20"/>
        </w:rPr>
        <w:t>cami</w:t>
      </w:r>
      <w:r w:rsidRPr="00B4423B">
        <w:rPr>
          <w:rFonts w:ascii="Arial" w:hAnsi="Arial" w:cs="Arial"/>
          <w:sz w:val="20"/>
          <w:szCs w:val="20"/>
        </w:rPr>
        <w:t xml:space="preserve"> in drugo potrebno opremo, ter je odgovoren za namestitev, konfiguracijo in delovanje programske opreme, vključno z merskimi instrumenti in aplikacijami za računalniško podprto anketiranje. Naročnik zagotavlja in upravlja informacijske sisteme za zbiranje, obdelavo in spremljanje podatkov, vključno s CMS in drugimi sistemi, ter je odgovoren za strežniško infrastrukturo, shranjevanje podatkov in njihovo nadaljnjo obdelavo. Naročnik je odgovoren za izvajanje tehničnih varnostnih ukrepov na ravni informacijskih sistemov, vključno z nadzorom </w:t>
      </w:r>
      <w:r w:rsidRPr="00B4423B">
        <w:rPr>
          <w:rFonts w:ascii="Arial" w:hAnsi="Arial" w:cs="Arial"/>
          <w:sz w:val="20"/>
          <w:szCs w:val="20"/>
        </w:rPr>
        <w:lastRenderedPageBreak/>
        <w:t>dostopa, zaščito omrežja ter varnostjo prenosa in hrambe podatkov, ter za skladnost teh sistemov z veljavnimi zahtevami varstva osebnih podatkov.</w:t>
      </w:r>
    </w:p>
    <w:p w14:paraId="1350DAA4" w14:textId="790991B0" w:rsidR="00805A6D" w:rsidRPr="00EF7DFC" w:rsidRDefault="00805A6D" w:rsidP="00805A6D">
      <w:pPr>
        <w:pStyle w:val="Navadensplet"/>
        <w:spacing w:after="0" w:afterAutospacing="0"/>
        <w:jc w:val="both"/>
        <w:rPr>
          <w:rFonts w:ascii="Arial" w:hAnsi="Arial" w:cs="Arial"/>
          <w:sz w:val="20"/>
          <w:szCs w:val="20"/>
        </w:rPr>
      </w:pPr>
      <w:r w:rsidRPr="00EF7DFC">
        <w:rPr>
          <w:rStyle w:val="Krepko"/>
          <w:rFonts w:ascii="Arial" w:hAnsi="Arial" w:cs="Arial"/>
          <w:sz w:val="20"/>
          <w:szCs w:val="20"/>
        </w:rPr>
        <w:t>Odgovornosti izbranega izvajalca</w:t>
      </w:r>
    </w:p>
    <w:p w14:paraId="1FE08C63" w14:textId="77777777" w:rsidR="00805A6D" w:rsidRPr="00EF7DFC" w:rsidRDefault="00805A6D" w:rsidP="00805A6D">
      <w:pPr>
        <w:pStyle w:val="Navadensplet"/>
        <w:spacing w:before="0" w:beforeAutospacing="0"/>
        <w:jc w:val="both"/>
        <w:rPr>
          <w:rFonts w:ascii="Arial" w:hAnsi="Arial" w:cs="Arial"/>
          <w:sz w:val="20"/>
          <w:szCs w:val="20"/>
        </w:rPr>
      </w:pPr>
      <w:r w:rsidRPr="00EF7DFC">
        <w:rPr>
          <w:rFonts w:ascii="Arial" w:hAnsi="Arial" w:cs="Arial"/>
          <w:sz w:val="20"/>
          <w:szCs w:val="20"/>
        </w:rPr>
        <w:t>Izbrani izvajalec mora zagotoviti zakonito, strokovno in varno izvajanje terenskega zbiranja podatkov ter je odgovoren za ravnanje vseh oseb, ki sodelujejo pri izvajanju naročila, zlasti anketarjev. Izbrani izvajalec mora zagotoviti, da do osebnih podatkov dostopajo izključno pooblaščene osebe in da se podatki obdelujejo v skladu z navodili naročnika. Zagotoviti mora varno uporabo dodeljene opreme ter sprejeti ustrezne ukrepe za preprečevanje izgube, kraje ali nepooblaščenega dostopa do naprav. Izbrani izvajalec mora izvajati ustrezne organizacijske in tehnične ukrepe pri zbiranju, vnosu in posredovanju podatkov, zagotavljati zaupnost vseh podatkov in informacij, s katerimi se seznani pri izvajanju naročila, ter zagotoviti ustrezno usposobljenost osebja glede varstva osebnih podatkov in pravilnega izvajanja postopkov zbiranja podatkov.</w:t>
      </w:r>
    </w:p>
    <w:p w14:paraId="04767E65" w14:textId="613B7A9A" w:rsidR="00805A6D" w:rsidRPr="00EF7DFC" w:rsidRDefault="00805A6D" w:rsidP="00805A6D">
      <w:pPr>
        <w:pStyle w:val="Navadensplet"/>
        <w:spacing w:after="0" w:afterAutospacing="0"/>
        <w:jc w:val="both"/>
        <w:rPr>
          <w:rFonts w:ascii="Arial" w:hAnsi="Arial" w:cs="Arial"/>
          <w:sz w:val="20"/>
          <w:szCs w:val="20"/>
        </w:rPr>
      </w:pPr>
      <w:r w:rsidRPr="00EF7DFC">
        <w:rPr>
          <w:rStyle w:val="Krepko"/>
          <w:rFonts w:ascii="Arial" w:hAnsi="Arial" w:cs="Arial"/>
          <w:sz w:val="20"/>
          <w:szCs w:val="20"/>
        </w:rPr>
        <w:t>Sodelovanje in skupne obveznosti</w:t>
      </w:r>
    </w:p>
    <w:p w14:paraId="50DBA6A8" w14:textId="710B28D4" w:rsidR="00805A6D" w:rsidRPr="00EF7DFC" w:rsidRDefault="00805A6D" w:rsidP="00805A6D">
      <w:pPr>
        <w:pStyle w:val="Navadensplet"/>
        <w:spacing w:before="0" w:beforeAutospacing="0"/>
        <w:jc w:val="both"/>
        <w:rPr>
          <w:rFonts w:ascii="Arial" w:hAnsi="Arial" w:cs="Arial"/>
          <w:sz w:val="20"/>
          <w:szCs w:val="20"/>
        </w:rPr>
      </w:pPr>
      <w:r w:rsidRPr="00EF7DFC">
        <w:rPr>
          <w:rFonts w:ascii="Arial" w:hAnsi="Arial" w:cs="Arial"/>
          <w:sz w:val="20"/>
          <w:szCs w:val="20"/>
        </w:rPr>
        <w:t xml:space="preserve">Izbrani izvajalec mora sodelovati z naročnikom pri zagotavljanju skladnosti obdelave osebnih podatkov z veljavno zakonodajo, zlasti z </w:t>
      </w:r>
      <w:r w:rsidRPr="00EF7DFC">
        <w:rPr>
          <w:rStyle w:val="whitespace-normal"/>
          <w:rFonts w:ascii="Arial" w:hAnsi="Arial" w:cs="Arial"/>
          <w:sz w:val="20"/>
          <w:szCs w:val="20"/>
        </w:rPr>
        <w:t>Splošn</w:t>
      </w:r>
      <w:r w:rsidR="007838BC">
        <w:rPr>
          <w:rStyle w:val="whitespace-normal"/>
          <w:rFonts w:ascii="Arial" w:hAnsi="Arial" w:cs="Arial"/>
          <w:sz w:val="20"/>
          <w:szCs w:val="20"/>
        </w:rPr>
        <w:t>o</w:t>
      </w:r>
      <w:r w:rsidRPr="00EF7DFC">
        <w:rPr>
          <w:rStyle w:val="whitespace-normal"/>
          <w:rFonts w:ascii="Arial" w:hAnsi="Arial" w:cs="Arial"/>
          <w:sz w:val="20"/>
          <w:szCs w:val="20"/>
        </w:rPr>
        <w:t xml:space="preserve"> uredb</w:t>
      </w:r>
      <w:r w:rsidR="007838BC">
        <w:rPr>
          <w:rStyle w:val="whitespace-normal"/>
          <w:rFonts w:ascii="Arial" w:hAnsi="Arial" w:cs="Arial"/>
          <w:sz w:val="20"/>
          <w:szCs w:val="20"/>
        </w:rPr>
        <w:t>o</w:t>
      </w:r>
      <w:r w:rsidRPr="00EF7DFC">
        <w:rPr>
          <w:rStyle w:val="whitespace-normal"/>
          <w:rFonts w:ascii="Arial" w:hAnsi="Arial" w:cs="Arial"/>
          <w:sz w:val="20"/>
          <w:szCs w:val="20"/>
        </w:rPr>
        <w:t xml:space="preserve"> o varstvu podatkov (GDPR)</w:t>
      </w:r>
      <w:r w:rsidRPr="00EF7DFC">
        <w:rPr>
          <w:rFonts w:ascii="Arial" w:hAnsi="Arial" w:cs="Arial"/>
          <w:sz w:val="20"/>
          <w:szCs w:val="20"/>
        </w:rPr>
        <w:t xml:space="preserve"> in ZVOP-2, pri obvladovanju tveganj za varnost osebnih podatkov ter pri obravnavi incidentov in kršitev varnosti osebnih podatkov. Izbrani izvajalec mora naročnika brez nepotrebnega odlašanja obvestiti o vsakem incidentu ali kršitvi varnosti osebnih podatkov ter zagotoviti vse potrebne informacije za njihovo obravnavo. Pred začetkom izvajanja storitev mora izbrani izvajalec z naročnikom skleniti pogodbo o obdelavi osebnih podatkov.</w:t>
      </w:r>
    </w:p>
    <w:p w14:paraId="15955D31" w14:textId="6D122707" w:rsidR="00805A6D" w:rsidRPr="00EF7DFC" w:rsidRDefault="00805A6D" w:rsidP="00805A6D">
      <w:pPr>
        <w:pStyle w:val="Navadensplet"/>
        <w:spacing w:after="0" w:afterAutospacing="0"/>
        <w:jc w:val="both"/>
        <w:rPr>
          <w:rFonts w:ascii="Arial" w:hAnsi="Arial" w:cs="Arial"/>
          <w:sz w:val="20"/>
          <w:szCs w:val="20"/>
        </w:rPr>
      </w:pPr>
      <w:r w:rsidRPr="00EF7DFC">
        <w:rPr>
          <w:rStyle w:val="Krepko"/>
          <w:rFonts w:ascii="Arial" w:hAnsi="Arial" w:cs="Arial"/>
          <w:sz w:val="20"/>
          <w:szCs w:val="20"/>
        </w:rPr>
        <w:t>Razlaga odgovornosti</w:t>
      </w:r>
    </w:p>
    <w:p w14:paraId="1E24D255" w14:textId="77777777" w:rsidR="00805A6D" w:rsidRPr="00EF7DFC" w:rsidRDefault="00805A6D" w:rsidP="00805A6D">
      <w:pPr>
        <w:pStyle w:val="Navadensplet"/>
        <w:spacing w:before="0" w:beforeAutospacing="0"/>
        <w:jc w:val="both"/>
        <w:rPr>
          <w:rFonts w:ascii="Arial" w:hAnsi="Arial" w:cs="Arial"/>
          <w:sz w:val="20"/>
          <w:szCs w:val="20"/>
        </w:rPr>
      </w:pPr>
      <w:r w:rsidRPr="00EF7DFC">
        <w:rPr>
          <w:rFonts w:ascii="Arial" w:hAnsi="Arial" w:cs="Arial"/>
          <w:sz w:val="20"/>
          <w:szCs w:val="20"/>
        </w:rPr>
        <w:t>Razmejitev odgovornosti iz te točke ne posega v vlogo naročnika kot upravljavca osebnih podatkov in izbranega izvajalca kot obdelovalca osebnih podatkov, temveč določa porazdelitev odgovornosti glede posameznih vidikov varnosti obdelave.</w:t>
      </w:r>
    </w:p>
    <w:p w14:paraId="431E7DDB" w14:textId="588E9BCF" w:rsidR="00436BD9" w:rsidRPr="00436BD9" w:rsidRDefault="00EF3F0A" w:rsidP="00364B53">
      <w:pPr>
        <w:jc w:val="both"/>
        <w:outlineLvl w:val="2"/>
        <w:rPr>
          <w:rFonts w:cs="Arial"/>
          <w:b/>
          <w:bCs/>
          <w:sz w:val="20"/>
          <w:szCs w:val="20"/>
        </w:rPr>
      </w:pPr>
      <w:r w:rsidRPr="00364B53">
        <w:rPr>
          <w:rFonts w:cs="Arial"/>
          <w:b/>
          <w:bCs/>
          <w:sz w:val="20"/>
          <w:szCs w:val="20"/>
        </w:rPr>
        <w:t>4</w:t>
      </w:r>
      <w:r w:rsidR="004049B8" w:rsidRPr="00364B53">
        <w:rPr>
          <w:rFonts w:cs="Arial"/>
          <w:b/>
          <w:bCs/>
          <w:sz w:val="20"/>
          <w:szCs w:val="20"/>
        </w:rPr>
        <w:t>.</w:t>
      </w:r>
      <w:r w:rsidRPr="00364B53">
        <w:rPr>
          <w:rFonts w:cs="Arial"/>
          <w:b/>
          <w:bCs/>
          <w:sz w:val="20"/>
          <w:szCs w:val="20"/>
        </w:rPr>
        <w:t>11</w:t>
      </w:r>
      <w:r w:rsidR="004049B8" w:rsidRPr="00364B53">
        <w:rPr>
          <w:rFonts w:cs="Arial"/>
          <w:b/>
          <w:bCs/>
          <w:sz w:val="20"/>
          <w:szCs w:val="20"/>
        </w:rPr>
        <w:t xml:space="preserve"> </w:t>
      </w:r>
      <w:r w:rsidR="00436BD9" w:rsidRPr="00436BD9">
        <w:rPr>
          <w:rFonts w:cs="Arial"/>
          <w:b/>
          <w:bCs/>
          <w:sz w:val="20"/>
          <w:szCs w:val="20"/>
        </w:rPr>
        <w:t>Arhiviranje dokumentacije in sledljivost podatkov</w:t>
      </w:r>
    </w:p>
    <w:p w14:paraId="03CF2230" w14:textId="5C928623" w:rsidR="00436BD9" w:rsidRPr="00932928" w:rsidRDefault="00436BD9" w:rsidP="00364B53">
      <w:pPr>
        <w:jc w:val="both"/>
        <w:rPr>
          <w:rFonts w:cs="Arial"/>
          <w:sz w:val="20"/>
          <w:szCs w:val="20"/>
        </w:rPr>
      </w:pPr>
      <w:r w:rsidRPr="00436BD9">
        <w:rPr>
          <w:rFonts w:cs="Arial"/>
          <w:sz w:val="20"/>
          <w:szCs w:val="20"/>
        </w:rPr>
        <w:t xml:space="preserve">Izvajalec mora zagotoviti ustrezno dokumentiranje in arhiviranje operativne dokumentacije terenskega zbiranja podatkov, ki omogoča preglednost, sledljivost in preverljivost izvedbe </w:t>
      </w:r>
      <w:r w:rsidR="0056667D" w:rsidRPr="00932928">
        <w:rPr>
          <w:rFonts w:cs="Arial"/>
          <w:sz w:val="20"/>
          <w:szCs w:val="20"/>
        </w:rPr>
        <w:t xml:space="preserve">terenskega dela </w:t>
      </w:r>
      <w:r w:rsidRPr="00932928">
        <w:rPr>
          <w:rFonts w:cs="Arial"/>
          <w:sz w:val="20"/>
          <w:szCs w:val="20"/>
        </w:rPr>
        <w:t>raziskave.</w:t>
      </w:r>
    </w:p>
    <w:p w14:paraId="3C5F46EE" w14:textId="77777777" w:rsidR="00436BD9" w:rsidRPr="00436BD9" w:rsidRDefault="00436BD9" w:rsidP="00364B53">
      <w:pPr>
        <w:spacing w:before="100" w:beforeAutospacing="1" w:after="100" w:afterAutospacing="1"/>
        <w:jc w:val="both"/>
        <w:rPr>
          <w:rFonts w:cs="Arial"/>
          <w:sz w:val="20"/>
          <w:szCs w:val="20"/>
        </w:rPr>
      </w:pPr>
      <w:r w:rsidRPr="00436BD9">
        <w:rPr>
          <w:rFonts w:cs="Arial"/>
          <w:sz w:val="20"/>
          <w:szCs w:val="20"/>
        </w:rPr>
        <w:t>Izvajalec mora zagotoviti, da se vse aktivnosti, povezane z izvajanjem terenskega zbiranja podatkov, dokumentirajo na način, ki omogoča naknadno preverjanje poteka anketiranja in nadzora kakovosti v skladu z metodološkimi standardi raziskave PIAAC ter navodili naročnika.</w:t>
      </w:r>
    </w:p>
    <w:p w14:paraId="2E30FAD8" w14:textId="77777777" w:rsidR="00436BD9" w:rsidRPr="00436BD9" w:rsidRDefault="00436BD9" w:rsidP="00364B53">
      <w:pPr>
        <w:jc w:val="both"/>
        <w:rPr>
          <w:rFonts w:cs="Arial"/>
          <w:sz w:val="20"/>
          <w:szCs w:val="20"/>
        </w:rPr>
      </w:pPr>
      <w:r w:rsidRPr="00436BD9">
        <w:rPr>
          <w:rFonts w:cs="Arial"/>
          <w:sz w:val="20"/>
          <w:szCs w:val="20"/>
        </w:rPr>
        <w:t>Izvajalec mora zlasti zagotoviti:</w:t>
      </w:r>
    </w:p>
    <w:p w14:paraId="2813F6E7" w14:textId="176CA51F" w:rsidR="00436BD9" w:rsidRPr="00436BD9" w:rsidRDefault="00436BD9" w:rsidP="006B5602">
      <w:pPr>
        <w:numPr>
          <w:ilvl w:val="0"/>
          <w:numId w:val="27"/>
        </w:numPr>
        <w:spacing w:after="100" w:afterAutospacing="1"/>
        <w:jc w:val="both"/>
        <w:rPr>
          <w:rFonts w:cs="Arial"/>
          <w:sz w:val="20"/>
          <w:szCs w:val="20"/>
        </w:rPr>
      </w:pPr>
      <w:r w:rsidRPr="00436BD9">
        <w:rPr>
          <w:rFonts w:cs="Arial"/>
          <w:sz w:val="20"/>
          <w:szCs w:val="20"/>
        </w:rPr>
        <w:t xml:space="preserve">ustrezno evidentiranje vseh kontaktov z </w:t>
      </w:r>
      <w:r w:rsidR="00A15827">
        <w:rPr>
          <w:rStyle w:val="Krepko"/>
          <w:rFonts w:cs="Arial"/>
          <w:b w:val="0"/>
          <w:bCs w:val="0"/>
          <w:sz w:val="20"/>
          <w:szCs w:val="20"/>
        </w:rPr>
        <w:t>respondenti</w:t>
      </w:r>
      <w:r w:rsidRPr="00436BD9">
        <w:rPr>
          <w:rFonts w:cs="Arial"/>
          <w:sz w:val="20"/>
          <w:szCs w:val="20"/>
        </w:rPr>
        <w:t xml:space="preserve">, vključno z datumi obiskov, rezultati kontaktov ter statusi </w:t>
      </w:r>
      <w:r w:rsidR="00EF7DFC">
        <w:rPr>
          <w:rFonts w:cs="Arial"/>
          <w:sz w:val="20"/>
          <w:szCs w:val="20"/>
        </w:rPr>
        <w:t>izvedenega testiranja</w:t>
      </w:r>
      <w:r w:rsidRPr="00436BD9">
        <w:rPr>
          <w:rFonts w:cs="Arial"/>
          <w:sz w:val="20"/>
          <w:szCs w:val="20"/>
        </w:rPr>
        <w:t>,</w:t>
      </w:r>
    </w:p>
    <w:p w14:paraId="20F3CBDE" w14:textId="2A115027" w:rsidR="00436BD9" w:rsidRPr="00436BD9" w:rsidRDefault="00436BD9" w:rsidP="006B5602">
      <w:pPr>
        <w:numPr>
          <w:ilvl w:val="0"/>
          <w:numId w:val="27"/>
        </w:numPr>
        <w:spacing w:before="100" w:beforeAutospacing="1" w:after="100" w:afterAutospacing="1"/>
        <w:jc w:val="both"/>
        <w:rPr>
          <w:rFonts w:cs="Arial"/>
          <w:sz w:val="20"/>
          <w:szCs w:val="20"/>
        </w:rPr>
      </w:pPr>
      <w:r w:rsidRPr="00436BD9">
        <w:rPr>
          <w:rFonts w:cs="Arial"/>
          <w:sz w:val="20"/>
          <w:szCs w:val="20"/>
        </w:rPr>
        <w:t xml:space="preserve">vodenje evidence o izvedenih </w:t>
      </w:r>
      <w:r w:rsidR="00EF7DFC">
        <w:rPr>
          <w:rFonts w:cs="Arial"/>
          <w:sz w:val="20"/>
          <w:szCs w:val="20"/>
        </w:rPr>
        <w:t xml:space="preserve">uvodnih </w:t>
      </w:r>
      <w:r w:rsidRPr="00436BD9">
        <w:rPr>
          <w:rFonts w:cs="Arial"/>
          <w:sz w:val="20"/>
          <w:szCs w:val="20"/>
        </w:rPr>
        <w:t>intervjujih in kognitivnih testiranjih,</w:t>
      </w:r>
    </w:p>
    <w:p w14:paraId="43E0D638" w14:textId="77777777" w:rsidR="00436BD9" w:rsidRPr="00436BD9" w:rsidRDefault="00436BD9" w:rsidP="006B5602">
      <w:pPr>
        <w:numPr>
          <w:ilvl w:val="0"/>
          <w:numId w:val="27"/>
        </w:numPr>
        <w:spacing w:before="100" w:beforeAutospacing="1" w:after="100" w:afterAutospacing="1"/>
        <w:jc w:val="both"/>
        <w:rPr>
          <w:rFonts w:cs="Arial"/>
          <w:sz w:val="20"/>
          <w:szCs w:val="20"/>
        </w:rPr>
      </w:pPr>
      <w:r w:rsidRPr="00436BD9">
        <w:rPr>
          <w:rFonts w:cs="Arial"/>
          <w:sz w:val="20"/>
          <w:szCs w:val="20"/>
        </w:rPr>
        <w:t>arhiviranje dokumentacije o usposabljanju anketarjev, organizaciji terenskega dela ter izvedenih kontrolah kakovosti,</w:t>
      </w:r>
    </w:p>
    <w:p w14:paraId="238702A1" w14:textId="77777777" w:rsidR="00436BD9" w:rsidRPr="00436BD9" w:rsidRDefault="00436BD9" w:rsidP="006B5602">
      <w:pPr>
        <w:numPr>
          <w:ilvl w:val="0"/>
          <w:numId w:val="27"/>
        </w:numPr>
        <w:spacing w:before="100" w:beforeAutospacing="1" w:after="100" w:afterAutospacing="1"/>
        <w:jc w:val="both"/>
        <w:rPr>
          <w:rFonts w:cs="Arial"/>
          <w:sz w:val="20"/>
          <w:szCs w:val="20"/>
        </w:rPr>
      </w:pPr>
      <w:r w:rsidRPr="00436BD9">
        <w:rPr>
          <w:rFonts w:cs="Arial"/>
          <w:sz w:val="20"/>
          <w:szCs w:val="20"/>
        </w:rPr>
        <w:t>dokumentiranje vseh pomembnih organizacijskih ali operativnih odločitev, sprejetih med izvajanjem terenskega zbiranja podatkov,</w:t>
      </w:r>
    </w:p>
    <w:p w14:paraId="0D7C9DA1" w14:textId="77777777" w:rsidR="00436BD9" w:rsidRPr="00436BD9" w:rsidRDefault="00436BD9" w:rsidP="006B5602">
      <w:pPr>
        <w:numPr>
          <w:ilvl w:val="0"/>
          <w:numId w:val="27"/>
        </w:numPr>
        <w:spacing w:before="100" w:beforeAutospacing="1" w:after="100" w:afterAutospacing="1"/>
        <w:jc w:val="both"/>
        <w:rPr>
          <w:rFonts w:cs="Arial"/>
          <w:sz w:val="20"/>
          <w:szCs w:val="20"/>
        </w:rPr>
      </w:pPr>
      <w:r w:rsidRPr="00436BD9">
        <w:rPr>
          <w:rFonts w:cs="Arial"/>
          <w:sz w:val="20"/>
          <w:szCs w:val="20"/>
        </w:rPr>
        <w:t>varno hrambo operativne dokumentacije in podatkov, povezanih z izvedbo terenskega dela.</w:t>
      </w:r>
    </w:p>
    <w:p w14:paraId="00B7D361" w14:textId="77777777" w:rsidR="00436BD9" w:rsidRPr="00436BD9" w:rsidRDefault="00436BD9" w:rsidP="00364B53">
      <w:pPr>
        <w:spacing w:before="100" w:beforeAutospacing="1" w:after="100" w:afterAutospacing="1"/>
        <w:jc w:val="both"/>
        <w:rPr>
          <w:rFonts w:cs="Arial"/>
          <w:sz w:val="20"/>
          <w:szCs w:val="20"/>
        </w:rPr>
      </w:pPr>
      <w:r w:rsidRPr="00B610D5">
        <w:rPr>
          <w:rFonts w:cs="Arial"/>
          <w:sz w:val="20"/>
          <w:szCs w:val="20"/>
        </w:rPr>
        <w:t>Po zaključku izvajanja pogodbe mora izvajalec naročniku predati vse zbrane podatke ter pripadajočo operativno dokumentacijo, ki je nastala pri izvedbi terenskega zbiranja podatkov, v obliki in formatu, ki ga določi naročnik.</w:t>
      </w:r>
    </w:p>
    <w:p w14:paraId="2734D1F5" w14:textId="6B309169" w:rsidR="00436BD9" w:rsidRPr="00BE1DC7" w:rsidRDefault="00436BD9" w:rsidP="00364B53">
      <w:pPr>
        <w:spacing w:before="100" w:beforeAutospacing="1" w:after="100" w:afterAutospacing="1"/>
        <w:jc w:val="both"/>
        <w:rPr>
          <w:rFonts w:cs="Arial"/>
          <w:strike/>
          <w:sz w:val="20"/>
          <w:szCs w:val="20"/>
        </w:rPr>
      </w:pPr>
      <w:r w:rsidRPr="00BE1DC7">
        <w:rPr>
          <w:rFonts w:cs="Arial"/>
          <w:sz w:val="20"/>
          <w:szCs w:val="20"/>
        </w:rPr>
        <w:t>Izvajalec ni odgovoren za analizo podatkov ali pripravo podatkov za statistično obdelavo</w:t>
      </w:r>
      <w:r w:rsidR="00BE1DC7">
        <w:rPr>
          <w:rFonts w:cs="Arial"/>
          <w:sz w:val="20"/>
          <w:szCs w:val="20"/>
        </w:rPr>
        <w:t>.</w:t>
      </w:r>
      <w:r w:rsidRPr="00BE1DC7">
        <w:rPr>
          <w:rFonts w:cs="Arial"/>
          <w:sz w:val="20"/>
          <w:szCs w:val="20"/>
          <w:highlight w:val="yellow"/>
        </w:rPr>
        <w:t xml:space="preserve"> </w:t>
      </w:r>
    </w:p>
    <w:p w14:paraId="13559890" w14:textId="3BC25D45" w:rsidR="0033370E" w:rsidRPr="0033370E" w:rsidRDefault="00EF3F0A" w:rsidP="00364B53">
      <w:pPr>
        <w:outlineLvl w:val="2"/>
        <w:rPr>
          <w:rFonts w:cs="Arial"/>
          <w:b/>
          <w:bCs/>
          <w:sz w:val="20"/>
          <w:szCs w:val="20"/>
        </w:rPr>
      </w:pPr>
      <w:r w:rsidRPr="00364B53">
        <w:rPr>
          <w:rFonts w:cs="Arial"/>
          <w:b/>
          <w:bCs/>
          <w:sz w:val="20"/>
          <w:szCs w:val="20"/>
        </w:rPr>
        <w:t>4.12</w:t>
      </w:r>
      <w:r w:rsidR="0033370E" w:rsidRPr="0033370E">
        <w:rPr>
          <w:rFonts w:cs="Arial"/>
          <w:b/>
          <w:bCs/>
          <w:sz w:val="20"/>
          <w:szCs w:val="20"/>
        </w:rPr>
        <w:t xml:space="preserve"> Poročanje</w:t>
      </w:r>
    </w:p>
    <w:p w14:paraId="78F45F52" w14:textId="77777777" w:rsidR="0072790E" w:rsidRPr="00364B53" w:rsidRDefault="0072790E" w:rsidP="00364B53">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 xml:space="preserve">Izvajalec mora naročniku zagotavljati </w:t>
      </w:r>
      <w:r w:rsidRPr="00364B53">
        <w:rPr>
          <w:rStyle w:val="Krepko"/>
          <w:rFonts w:ascii="Arial" w:hAnsi="Arial" w:cs="Arial"/>
          <w:b w:val="0"/>
          <w:bCs w:val="0"/>
          <w:sz w:val="20"/>
          <w:szCs w:val="20"/>
        </w:rPr>
        <w:t>redno in pregledno poročanje o poteku terenskega zbiranja podatkov</w:t>
      </w:r>
      <w:r w:rsidRPr="00364B53">
        <w:rPr>
          <w:rFonts w:ascii="Arial" w:hAnsi="Arial" w:cs="Arial"/>
          <w:sz w:val="20"/>
          <w:szCs w:val="20"/>
        </w:rPr>
        <w:t>, ki omogoča sprotno spremljanje realizacije raziskave, kakovosti zbiranja podatkov ter pravočasno ukrepanje v primeru morebitnih odstopanj.</w:t>
      </w:r>
    </w:p>
    <w:p w14:paraId="4C225140" w14:textId="77777777" w:rsidR="00995856" w:rsidRDefault="00995856" w:rsidP="00995856">
      <w:pPr>
        <w:pStyle w:val="Navadensplet"/>
        <w:spacing w:before="0" w:beforeAutospacing="0" w:after="0" w:afterAutospacing="0"/>
        <w:jc w:val="both"/>
        <w:rPr>
          <w:rFonts w:ascii="Arial" w:hAnsi="Arial" w:cs="Arial"/>
          <w:sz w:val="20"/>
          <w:szCs w:val="20"/>
        </w:rPr>
      </w:pPr>
    </w:p>
    <w:p w14:paraId="51F9CD11" w14:textId="0F47AF72" w:rsidR="0072790E" w:rsidRPr="00364B53" w:rsidRDefault="0072790E" w:rsidP="00995856">
      <w:pPr>
        <w:pStyle w:val="Navadensplet"/>
        <w:spacing w:before="0" w:beforeAutospacing="0" w:after="0" w:afterAutospacing="0"/>
        <w:jc w:val="both"/>
        <w:rPr>
          <w:rFonts w:ascii="Arial" w:hAnsi="Arial" w:cs="Arial"/>
          <w:sz w:val="20"/>
          <w:szCs w:val="20"/>
        </w:rPr>
      </w:pPr>
      <w:r w:rsidRPr="00364B53">
        <w:rPr>
          <w:rFonts w:ascii="Arial" w:hAnsi="Arial" w:cs="Arial"/>
          <w:sz w:val="20"/>
          <w:szCs w:val="20"/>
        </w:rPr>
        <w:t>Izvajalec mora naročniku zlasti zagotavljati:</w:t>
      </w:r>
    </w:p>
    <w:p w14:paraId="773CDDD0" w14:textId="7662198C" w:rsidR="0072790E" w:rsidRPr="00364B53" w:rsidRDefault="0072790E" w:rsidP="006B5602">
      <w:pPr>
        <w:pStyle w:val="Navadensplet"/>
        <w:numPr>
          <w:ilvl w:val="0"/>
          <w:numId w:val="21"/>
        </w:numPr>
        <w:spacing w:before="0" w:beforeAutospacing="0"/>
        <w:jc w:val="both"/>
        <w:rPr>
          <w:rFonts w:ascii="Arial" w:hAnsi="Arial" w:cs="Arial"/>
          <w:sz w:val="20"/>
          <w:szCs w:val="20"/>
        </w:rPr>
      </w:pPr>
      <w:r w:rsidRPr="00364B53">
        <w:rPr>
          <w:rStyle w:val="Krepko"/>
          <w:rFonts w:ascii="Arial" w:hAnsi="Arial" w:cs="Arial"/>
          <w:b w:val="0"/>
          <w:bCs w:val="0"/>
          <w:sz w:val="20"/>
          <w:szCs w:val="20"/>
        </w:rPr>
        <w:lastRenderedPageBreak/>
        <w:t>tedenska poročila o napredku anketiranja</w:t>
      </w:r>
      <w:r w:rsidRPr="00364B53">
        <w:rPr>
          <w:rFonts w:ascii="Arial" w:hAnsi="Arial" w:cs="Arial"/>
          <w:sz w:val="20"/>
          <w:szCs w:val="20"/>
        </w:rPr>
        <w:t xml:space="preserve">, ki vključujejo podatke o številu izvedenih intervjujev, realizaciji vzorca, stopnji odzivnosti, številu kontaktov z </w:t>
      </w:r>
      <w:r w:rsidR="00646A6E">
        <w:rPr>
          <w:rStyle w:val="Krepko"/>
          <w:rFonts w:ascii="Arial" w:hAnsi="Arial" w:cs="Arial"/>
          <w:b w:val="0"/>
          <w:bCs w:val="0"/>
          <w:sz w:val="20"/>
          <w:szCs w:val="20"/>
        </w:rPr>
        <w:t>respondent</w:t>
      </w:r>
      <w:r w:rsidRPr="00364B53">
        <w:rPr>
          <w:rFonts w:ascii="Arial" w:hAnsi="Arial" w:cs="Arial"/>
          <w:sz w:val="20"/>
          <w:szCs w:val="20"/>
        </w:rPr>
        <w:t>i ter drugih relevantnih kazalnikih poteka terenskega zbiranja podatkov,</w:t>
      </w:r>
    </w:p>
    <w:p w14:paraId="75167031" w14:textId="77777777" w:rsidR="0072790E" w:rsidRPr="00364B53" w:rsidRDefault="0072790E" w:rsidP="006B5602">
      <w:pPr>
        <w:pStyle w:val="Navadensplet"/>
        <w:numPr>
          <w:ilvl w:val="0"/>
          <w:numId w:val="21"/>
        </w:numPr>
        <w:jc w:val="both"/>
        <w:rPr>
          <w:rFonts w:ascii="Arial" w:hAnsi="Arial" w:cs="Arial"/>
          <w:sz w:val="20"/>
          <w:szCs w:val="20"/>
        </w:rPr>
      </w:pPr>
      <w:r w:rsidRPr="00364B53">
        <w:rPr>
          <w:rStyle w:val="Krepko"/>
          <w:rFonts w:ascii="Arial" w:hAnsi="Arial" w:cs="Arial"/>
          <w:b w:val="0"/>
          <w:bCs w:val="0"/>
          <w:sz w:val="20"/>
          <w:szCs w:val="20"/>
        </w:rPr>
        <w:t>vmesno poročilo o izvedbi raziskave</w:t>
      </w:r>
      <w:r w:rsidRPr="00364B53">
        <w:rPr>
          <w:rFonts w:ascii="Arial" w:hAnsi="Arial" w:cs="Arial"/>
          <w:sz w:val="20"/>
          <w:szCs w:val="20"/>
        </w:rPr>
        <w:t>, ki vsebuje pregled poteka zbiranja podatkov, analizo realizacije vzorca in odzivnosti, opis morebitnih organizacijskih ali metodoloških izzivov ter pregled sprejetih ukrepov za izboljšanje realizacije raziskave,</w:t>
      </w:r>
    </w:p>
    <w:p w14:paraId="78DAFCE9" w14:textId="77777777" w:rsidR="0072790E" w:rsidRPr="00364B53" w:rsidRDefault="0072790E" w:rsidP="006B5602">
      <w:pPr>
        <w:pStyle w:val="Navadensplet"/>
        <w:numPr>
          <w:ilvl w:val="0"/>
          <w:numId w:val="21"/>
        </w:numPr>
        <w:jc w:val="both"/>
        <w:rPr>
          <w:rFonts w:ascii="Arial" w:hAnsi="Arial" w:cs="Arial"/>
          <w:sz w:val="20"/>
          <w:szCs w:val="20"/>
        </w:rPr>
      </w:pPr>
      <w:r w:rsidRPr="00364B53">
        <w:rPr>
          <w:rStyle w:val="Krepko"/>
          <w:rFonts w:ascii="Arial" w:hAnsi="Arial" w:cs="Arial"/>
          <w:b w:val="0"/>
          <w:bCs w:val="0"/>
          <w:sz w:val="20"/>
          <w:szCs w:val="20"/>
        </w:rPr>
        <w:t>končno vsebinsko in finančno poročilo</w:t>
      </w:r>
      <w:r w:rsidRPr="00364B53">
        <w:rPr>
          <w:rFonts w:ascii="Arial" w:hAnsi="Arial" w:cs="Arial"/>
          <w:sz w:val="20"/>
          <w:szCs w:val="20"/>
        </w:rPr>
        <w:t>, ki vključuje celovit pregled izvedbe raziskave, opis organizacije terenskega dela, analizo realizacije vzorca in dosežene odzivnosti, pregled izvedenih kontrol kakovosti ter finančni pregled izvedenih aktivnosti.</w:t>
      </w:r>
    </w:p>
    <w:p w14:paraId="04257341" w14:textId="77777777" w:rsidR="0072790E" w:rsidRDefault="0072790E" w:rsidP="00364B53">
      <w:pPr>
        <w:pStyle w:val="Navadensplet"/>
        <w:jc w:val="both"/>
        <w:rPr>
          <w:rFonts w:ascii="Arial" w:hAnsi="Arial" w:cs="Arial"/>
          <w:sz w:val="20"/>
          <w:szCs w:val="20"/>
        </w:rPr>
      </w:pPr>
      <w:r w:rsidRPr="00364B53">
        <w:rPr>
          <w:rFonts w:ascii="Arial" w:hAnsi="Arial" w:cs="Arial"/>
          <w:sz w:val="20"/>
          <w:szCs w:val="20"/>
        </w:rPr>
        <w:t xml:space="preserve">Poročila morajo biti pripravljena </w:t>
      </w:r>
      <w:r w:rsidRPr="00364B53">
        <w:rPr>
          <w:rStyle w:val="Krepko"/>
          <w:rFonts w:ascii="Arial" w:hAnsi="Arial" w:cs="Arial"/>
          <w:b w:val="0"/>
          <w:bCs w:val="0"/>
          <w:sz w:val="20"/>
          <w:szCs w:val="20"/>
        </w:rPr>
        <w:t>v pisni obliki in v dogovorjenem formatu</w:t>
      </w:r>
      <w:r w:rsidRPr="00364B53">
        <w:rPr>
          <w:rFonts w:ascii="Arial" w:hAnsi="Arial" w:cs="Arial"/>
          <w:sz w:val="20"/>
          <w:szCs w:val="20"/>
        </w:rPr>
        <w:t>, izvajalec pa mora naročniku na njegovo zahtevo zagotoviti tudi dodatne informacije ali pojasnila v zvezi s potekom izvajanja raziskave.</w:t>
      </w:r>
    </w:p>
    <w:p w14:paraId="52B34A6A" w14:textId="3AA45250" w:rsidR="00995856" w:rsidRPr="00364B53" w:rsidRDefault="00995856" w:rsidP="00995856">
      <w:pPr>
        <w:pStyle w:val="Navadensplet"/>
        <w:jc w:val="both"/>
        <w:rPr>
          <w:rFonts w:ascii="Arial" w:hAnsi="Arial" w:cs="Arial"/>
          <w:sz w:val="20"/>
          <w:szCs w:val="20"/>
        </w:rPr>
      </w:pPr>
      <w:r w:rsidRPr="00995856">
        <w:rPr>
          <w:rFonts w:ascii="Arial" w:hAnsi="Arial" w:cs="Arial"/>
          <w:sz w:val="20"/>
          <w:szCs w:val="20"/>
        </w:rPr>
        <w:t xml:space="preserve">Izvajalec mora v sodelovanju z naročnikom organizirati delovna oziroma </w:t>
      </w:r>
      <w:proofErr w:type="spellStart"/>
      <w:r w:rsidRPr="00995856">
        <w:rPr>
          <w:rFonts w:ascii="Arial" w:hAnsi="Arial" w:cs="Arial"/>
          <w:sz w:val="20"/>
          <w:szCs w:val="20"/>
        </w:rPr>
        <w:t>evalvacijska</w:t>
      </w:r>
      <w:proofErr w:type="spellEnd"/>
      <w:r w:rsidRPr="00995856">
        <w:rPr>
          <w:rFonts w:ascii="Arial" w:hAnsi="Arial" w:cs="Arial"/>
          <w:sz w:val="20"/>
          <w:szCs w:val="20"/>
        </w:rPr>
        <w:t xml:space="preserve"> srečanja z anketarji med izvajanjem terenskega zbiranja podatkov ter po zaključku posamezne faze raziskave (pilotne in glavne raziskave). Namen teh srečanj je spremljanje poteka terenskega dela, izmenjava izkušenj z anketarji, obravnava morebitnih metodoloških ali organizacijskih težav ter identifikacija ukrepov za izboljšanje kakovosti zbiranja podatkov in doseganje ciljne stopnje odzivnosti.</w:t>
      </w:r>
      <w:r w:rsidR="00EF7DFC">
        <w:rPr>
          <w:rFonts w:ascii="Arial" w:hAnsi="Arial" w:cs="Arial"/>
          <w:sz w:val="20"/>
          <w:szCs w:val="20"/>
        </w:rPr>
        <w:t xml:space="preserve"> </w:t>
      </w:r>
      <w:r w:rsidRPr="00995856">
        <w:rPr>
          <w:rFonts w:ascii="Arial" w:hAnsi="Arial" w:cs="Arial"/>
          <w:sz w:val="20"/>
          <w:szCs w:val="20"/>
        </w:rPr>
        <w:t>Srečanja se lahko izvajajo v obliki spletnih ali fizičnih srečanj, izvajalec pa mora zagotoviti ustrezno organizacijo srečanj, pripravo gradiv ter dokumentiranje ključnih ugotovitev in predlaganih ukrepov.</w:t>
      </w:r>
    </w:p>
    <w:p w14:paraId="66A520C3" w14:textId="7B139FE6" w:rsidR="007D4628" w:rsidRPr="00364B53" w:rsidRDefault="00EF3F0A" w:rsidP="00364B53">
      <w:pPr>
        <w:pStyle w:val="Navadensplet"/>
        <w:spacing w:before="0" w:beforeAutospacing="0" w:after="0" w:afterAutospacing="0"/>
        <w:jc w:val="both"/>
        <w:rPr>
          <w:rFonts w:ascii="Arial" w:hAnsi="Arial" w:cs="Arial"/>
          <w:b/>
          <w:bCs/>
          <w:sz w:val="20"/>
          <w:szCs w:val="20"/>
        </w:rPr>
      </w:pPr>
      <w:r w:rsidRPr="00364B53">
        <w:rPr>
          <w:rFonts w:ascii="Arial" w:hAnsi="Arial" w:cs="Arial"/>
          <w:b/>
          <w:bCs/>
          <w:sz w:val="20"/>
          <w:szCs w:val="20"/>
        </w:rPr>
        <w:t>4</w:t>
      </w:r>
      <w:r w:rsidR="004049B8" w:rsidRPr="00364B53">
        <w:rPr>
          <w:rFonts w:ascii="Arial" w:hAnsi="Arial" w:cs="Arial"/>
          <w:b/>
          <w:bCs/>
          <w:sz w:val="20"/>
          <w:szCs w:val="20"/>
        </w:rPr>
        <w:t>.</w:t>
      </w:r>
      <w:r w:rsidRPr="00364B53">
        <w:rPr>
          <w:rFonts w:ascii="Arial" w:hAnsi="Arial" w:cs="Arial"/>
          <w:b/>
          <w:bCs/>
          <w:sz w:val="20"/>
          <w:szCs w:val="20"/>
        </w:rPr>
        <w:t>13</w:t>
      </w:r>
      <w:r w:rsidR="007D4628" w:rsidRPr="00364B53">
        <w:rPr>
          <w:rFonts w:ascii="Arial" w:hAnsi="Arial" w:cs="Arial"/>
          <w:b/>
          <w:bCs/>
          <w:sz w:val="20"/>
          <w:szCs w:val="20"/>
        </w:rPr>
        <w:t xml:space="preserve"> Lastništvo podatkov </w:t>
      </w:r>
    </w:p>
    <w:p w14:paraId="175DAF4A" w14:textId="77777777" w:rsidR="007D4628" w:rsidRPr="00364B53" w:rsidRDefault="007D4628" w:rsidP="00364B53">
      <w:pPr>
        <w:pStyle w:val="Navadensplet"/>
        <w:spacing w:before="0" w:beforeAutospacing="0" w:after="0" w:afterAutospacing="0"/>
        <w:rPr>
          <w:rFonts w:ascii="Arial" w:hAnsi="Arial" w:cs="Arial"/>
          <w:sz w:val="20"/>
          <w:szCs w:val="20"/>
        </w:rPr>
      </w:pPr>
      <w:r w:rsidRPr="00364B53">
        <w:rPr>
          <w:rFonts w:ascii="Arial" w:hAnsi="Arial" w:cs="Arial"/>
          <w:sz w:val="20"/>
          <w:szCs w:val="20"/>
        </w:rPr>
        <w:t xml:space="preserve">Vsi podatki, zbrani v okviru izvedbe raziskave, vključno z anketnimi podatki, administrativnimi podatki, podatki o realizaciji vzorca, evidencami kontaktov, rezultati kognitivnega testiranja ter drugimi podatki in gradivi, ki nastanejo pri izvajanju raziskave, so </w:t>
      </w:r>
      <w:r w:rsidRPr="00364B53">
        <w:rPr>
          <w:rStyle w:val="Krepko"/>
          <w:rFonts w:ascii="Arial" w:hAnsi="Arial" w:cs="Arial"/>
          <w:b w:val="0"/>
          <w:bCs w:val="0"/>
          <w:sz w:val="20"/>
          <w:szCs w:val="20"/>
        </w:rPr>
        <w:t>last naročnika</w:t>
      </w:r>
      <w:r w:rsidRPr="00364B53">
        <w:rPr>
          <w:rFonts w:ascii="Arial" w:hAnsi="Arial" w:cs="Arial"/>
          <w:sz w:val="20"/>
          <w:szCs w:val="20"/>
        </w:rPr>
        <w:t>.</w:t>
      </w:r>
    </w:p>
    <w:p w14:paraId="001A6DD9" w14:textId="77777777" w:rsidR="007D4628" w:rsidRPr="00364B53" w:rsidRDefault="007D4628" w:rsidP="00364B53">
      <w:pPr>
        <w:pStyle w:val="Navadensplet"/>
        <w:rPr>
          <w:rFonts w:ascii="Arial" w:hAnsi="Arial" w:cs="Arial"/>
          <w:sz w:val="20"/>
          <w:szCs w:val="20"/>
        </w:rPr>
      </w:pPr>
      <w:r w:rsidRPr="00364B53">
        <w:rPr>
          <w:rFonts w:ascii="Arial" w:hAnsi="Arial" w:cs="Arial"/>
          <w:sz w:val="20"/>
          <w:szCs w:val="20"/>
        </w:rPr>
        <w:t xml:space="preserve">Izvajalec lahko navedene podatke uporablja izključno za namene izvajanja pogodbenih obveznosti v okviru tega javnega naročila in jih brez predhodnega pisnega soglasja naročnika </w:t>
      </w:r>
      <w:r w:rsidRPr="00364B53">
        <w:rPr>
          <w:rStyle w:val="Krepko"/>
          <w:rFonts w:ascii="Arial" w:hAnsi="Arial" w:cs="Arial"/>
          <w:b w:val="0"/>
          <w:bCs w:val="0"/>
          <w:sz w:val="20"/>
          <w:szCs w:val="20"/>
        </w:rPr>
        <w:t>ne sme uporabljati za druge raziskovalne, analitične, komercialne ali druge namene</w:t>
      </w:r>
      <w:r w:rsidRPr="00364B53">
        <w:rPr>
          <w:rFonts w:ascii="Arial" w:hAnsi="Arial" w:cs="Arial"/>
          <w:sz w:val="20"/>
          <w:szCs w:val="20"/>
        </w:rPr>
        <w:t>.</w:t>
      </w:r>
    </w:p>
    <w:p w14:paraId="10F4DEA6" w14:textId="77777777" w:rsidR="007D4628" w:rsidRPr="00364B53" w:rsidRDefault="007D4628" w:rsidP="00364B53">
      <w:pPr>
        <w:pStyle w:val="Navadensplet"/>
        <w:spacing w:before="0" w:beforeAutospacing="0" w:after="0" w:afterAutospacing="0"/>
        <w:rPr>
          <w:rFonts w:ascii="Arial" w:hAnsi="Arial" w:cs="Arial"/>
          <w:sz w:val="20"/>
          <w:szCs w:val="20"/>
        </w:rPr>
      </w:pPr>
      <w:r w:rsidRPr="00364B53">
        <w:rPr>
          <w:rFonts w:ascii="Arial" w:hAnsi="Arial" w:cs="Arial"/>
          <w:sz w:val="20"/>
          <w:szCs w:val="20"/>
        </w:rPr>
        <w:t>Izvajalec prav tako brez predhodnega pisnega soglasja naročnika ne sme:</w:t>
      </w:r>
    </w:p>
    <w:p w14:paraId="1D0E3E5B" w14:textId="490AEA2A" w:rsidR="007D4628" w:rsidRPr="00364B53" w:rsidRDefault="007D4628" w:rsidP="006B5602">
      <w:pPr>
        <w:pStyle w:val="Navadensplet"/>
        <w:numPr>
          <w:ilvl w:val="0"/>
          <w:numId w:val="23"/>
        </w:numPr>
        <w:spacing w:before="0" w:beforeAutospacing="0" w:after="0" w:afterAutospacing="0"/>
        <w:rPr>
          <w:rFonts w:ascii="Arial" w:hAnsi="Arial" w:cs="Arial"/>
          <w:sz w:val="20"/>
          <w:szCs w:val="20"/>
        </w:rPr>
      </w:pPr>
      <w:r w:rsidRPr="00364B53">
        <w:rPr>
          <w:rFonts w:ascii="Arial" w:hAnsi="Arial" w:cs="Arial"/>
          <w:sz w:val="20"/>
          <w:szCs w:val="20"/>
        </w:rPr>
        <w:t xml:space="preserve">objavljati ali javno predstavljati </w:t>
      </w:r>
      <w:r w:rsidR="00EF7DFC">
        <w:rPr>
          <w:rFonts w:ascii="Arial" w:hAnsi="Arial" w:cs="Arial"/>
          <w:sz w:val="20"/>
          <w:szCs w:val="20"/>
        </w:rPr>
        <w:t xml:space="preserve">nikakršnih </w:t>
      </w:r>
      <w:r w:rsidRPr="00364B53">
        <w:rPr>
          <w:rFonts w:ascii="Arial" w:hAnsi="Arial" w:cs="Arial"/>
          <w:sz w:val="20"/>
          <w:szCs w:val="20"/>
        </w:rPr>
        <w:t>podatkov, rezultatov ali analiz, pridobljenih v okviru raziskave,</w:t>
      </w:r>
    </w:p>
    <w:p w14:paraId="467AE5CF" w14:textId="77777777" w:rsidR="007D4628" w:rsidRPr="00364B53" w:rsidRDefault="007D4628" w:rsidP="006B5602">
      <w:pPr>
        <w:pStyle w:val="Navadensplet"/>
        <w:numPr>
          <w:ilvl w:val="0"/>
          <w:numId w:val="23"/>
        </w:numPr>
        <w:rPr>
          <w:rFonts w:ascii="Arial" w:hAnsi="Arial" w:cs="Arial"/>
          <w:sz w:val="20"/>
          <w:szCs w:val="20"/>
        </w:rPr>
      </w:pPr>
      <w:r w:rsidRPr="00364B53">
        <w:rPr>
          <w:rFonts w:ascii="Arial" w:hAnsi="Arial" w:cs="Arial"/>
          <w:sz w:val="20"/>
          <w:szCs w:val="20"/>
        </w:rPr>
        <w:t>posredovati podatkov ali raziskovalnih rezultatov tretjim osebam,</w:t>
      </w:r>
    </w:p>
    <w:p w14:paraId="73CEFD74" w14:textId="77777777" w:rsidR="007D4628" w:rsidRPr="00364B53" w:rsidRDefault="007D4628" w:rsidP="006B5602">
      <w:pPr>
        <w:pStyle w:val="Navadensplet"/>
        <w:numPr>
          <w:ilvl w:val="0"/>
          <w:numId w:val="23"/>
        </w:numPr>
        <w:rPr>
          <w:rFonts w:ascii="Arial" w:hAnsi="Arial" w:cs="Arial"/>
          <w:sz w:val="20"/>
          <w:szCs w:val="20"/>
        </w:rPr>
      </w:pPr>
      <w:r w:rsidRPr="00364B53">
        <w:rPr>
          <w:rFonts w:ascii="Arial" w:hAnsi="Arial" w:cs="Arial"/>
          <w:sz w:val="20"/>
          <w:szCs w:val="20"/>
        </w:rPr>
        <w:t>uporabljati podatkov za lastne raziskave ali druge projekte.</w:t>
      </w:r>
    </w:p>
    <w:p w14:paraId="66DE4160" w14:textId="77777777" w:rsidR="007D4628" w:rsidRPr="00364B53" w:rsidRDefault="007D4628" w:rsidP="00364B53">
      <w:pPr>
        <w:pStyle w:val="Navadensplet"/>
        <w:rPr>
          <w:rFonts w:ascii="Arial" w:hAnsi="Arial" w:cs="Arial"/>
          <w:sz w:val="20"/>
          <w:szCs w:val="20"/>
        </w:rPr>
      </w:pPr>
      <w:r w:rsidRPr="00364B53">
        <w:rPr>
          <w:rFonts w:ascii="Arial" w:hAnsi="Arial" w:cs="Arial"/>
          <w:sz w:val="20"/>
          <w:szCs w:val="20"/>
        </w:rPr>
        <w:t>Izvajalec mora zagotoviti, da so vsi podatki in gradiva, pridobljeni v okviru raziskave, ustrezno zaščiteni pred nepooblaščenim dostopom, uporabo ali razkritjem.</w:t>
      </w:r>
    </w:p>
    <w:p w14:paraId="777EF1FD" w14:textId="77777777" w:rsidR="007D4628" w:rsidRDefault="007D4628" w:rsidP="00364B53">
      <w:pPr>
        <w:pStyle w:val="Navadensplet"/>
        <w:rPr>
          <w:rFonts w:ascii="Arial" w:hAnsi="Arial" w:cs="Arial"/>
          <w:sz w:val="20"/>
          <w:szCs w:val="20"/>
        </w:rPr>
      </w:pPr>
      <w:r w:rsidRPr="00364B53">
        <w:rPr>
          <w:rFonts w:ascii="Arial" w:hAnsi="Arial" w:cs="Arial"/>
          <w:sz w:val="20"/>
          <w:szCs w:val="20"/>
        </w:rPr>
        <w:t xml:space="preserve">Po zaključku izvajanja pogodbe mora izvajalec naročniku </w:t>
      </w:r>
      <w:r w:rsidRPr="00B610D5">
        <w:rPr>
          <w:rFonts w:ascii="Arial" w:hAnsi="Arial" w:cs="Arial"/>
          <w:sz w:val="20"/>
          <w:szCs w:val="20"/>
        </w:rPr>
        <w:t>predati vse zbrane podatke</w:t>
      </w:r>
      <w:r w:rsidRPr="00364B53">
        <w:rPr>
          <w:rFonts w:ascii="Arial" w:hAnsi="Arial" w:cs="Arial"/>
          <w:sz w:val="20"/>
          <w:szCs w:val="20"/>
        </w:rPr>
        <w:t xml:space="preserve"> in pripadajočo dokumentacijo v obliki in formatu, ki ga določi naročnik, ter ravnati z vsemi kopijami podatkov v skladu z navodili naročnika in določbami pogodbe.</w:t>
      </w:r>
    </w:p>
    <w:p w14:paraId="10A421F7" w14:textId="056E9A3D" w:rsidR="00BE1DC7" w:rsidRPr="00EF7DFC" w:rsidRDefault="00093DDA" w:rsidP="00BE1DC7">
      <w:pPr>
        <w:pStyle w:val="Navadensplet"/>
        <w:spacing w:before="0" w:beforeAutospacing="0" w:after="0" w:afterAutospacing="0"/>
        <w:jc w:val="both"/>
        <w:rPr>
          <w:rFonts w:ascii="Arial" w:hAnsi="Arial" w:cs="Arial"/>
          <w:b/>
          <w:bCs/>
          <w:sz w:val="20"/>
          <w:szCs w:val="20"/>
        </w:rPr>
      </w:pPr>
      <w:r w:rsidRPr="00EF7DFC">
        <w:rPr>
          <w:rFonts w:ascii="Arial" w:hAnsi="Arial" w:cs="Arial"/>
          <w:b/>
          <w:bCs/>
          <w:sz w:val="20"/>
          <w:szCs w:val="20"/>
        </w:rPr>
        <w:t xml:space="preserve">5. </w:t>
      </w:r>
      <w:r w:rsidR="00BE1DC7" w:rsidRPr="00EF7DFC">
        <w:rPr>
          <w:rFonts w:ascii="Arial" w:hAnsi="Arial" w:cs="Arial"/>
          <w:b/>
          <w:bCs/>
          <w:sz w:val="20"/>
          <w:szCs w:val="20"/>
        </w:rPr>
        <w:t>Tehnična oprema</w:t>
      </w:r>
      <w:r w:rsidRPr="00EF7DFC">
        <w:rPr>
          <w:rFonts w:ascii="Arial" w:hAnsi="Arial" w:cs="Arial"/>
          <w:b/>
          <w:bCs/>
          <w:sz w:val="20"/>
          <w:szCs w:val="20"/>
        </w:rPr>
        <w:t xml:space="preserve"> in programska podpora za izvajanje anket</w:t>
      </w:r>
    </w:p>
    <w:p w14:paraId="73D1EEE9" w14:textId="77777777" w:rsidR="00093DDA" w:rsidRPr="00EF7DFC" w:rsidRDefault="00093DDA" w:rsidP="00BE1DC7">
      <w:pPr>
        <w:pStyle w:val="Navadensplet"/>
        <w:spacing w:before="0" w:beforeAutospacing="0" w:after="0" w:afterAutospacing="0"/>
        <w:jc w:val="both"/>
        <w:rPr>
          <w:rFonts w:ascii="Arial" w:hAnsi="Arial" w:cs="Arial"/>
          <w:b/>
          <w:bCs/>
          <w:sz w:val="20"/>
          <w:szCs w:val="20"/>
        </w:rPr>
      </w:pPr>
    </w:p>
    <w:p w14:paraId="2D9DED23" w14:textId="22419395" w:rsidR="00BF017A" w:rsidRPr="00EF7DFC" w:rsidRDefault="005C0332" w:rsidP="00BF017A">
      <w:pPr>
        <w:outlineLvl w:val="3"/>
        <w:rPr>
          <w:rFonts w:cs="Arial"/>
          <w:b/>
          <w:bCs/>
          <w:sz w:val="20"/>
          <w:szCs w:val="20"/>
        </w:rPr>
      </w:pPr>
      <w:r w:rsidRPr="00EF7DFC">
        <w:rPr>
          <w:rFonts w:cs="Arial"/>
          <w:b/>
          <w:bCs/>
          <w:sz w:val="20"/>
          <w:szCs w:val="20"/>
        </w:rPr>
        <w:t xml:space="preserve">5.1 </w:t>
      </w:r>
      <w:r w:rsidR="00BF017A" w:rsidRPr="00EF7DFC">
        <w:rPr>
          <w:rFonts w:cs="Arial"/>
          <w:b/>
          <w:bCs/>
          <w:sz w:val="20"/>
          <w:szCs w:val="20"/>
        </w:rPr>
        <w:t>Zagotavljanje tehnične opreme</w:t>
      </w:r>
    </w:p>
    <w:p w14:paraId="1E9F35FA" w14:textId="535596A7" w:rsidR="00BF017A" w:rsidRPr="00EF7DFC" w:rsidRDefault="00BF017A" w:rsidP="00BF017A">
      <w:pPr>
        <w:spacing w:after="100" w:afterAutospacing="1"/>
        <w:rPr>
          <w:rFonts w:cs="Arial"/>
          <w:sz w:val="20"/>
          <w:szCs w:val="20"/>
        </w:rPr>
      </w:pPr>
      <w:r w:rsidRPr="00EF7DFC">
        <w:rPr>
          <w:rFonts w:cs="Arial"/>
          <w:sz w:val="20"/>
          <w:szCs w:val="20"/>
        </w:rPr>
        <w:t>Naročnik zagotovi tabli</w:t>
      </w:r>
      <w:r w:rsidR="00D4297F">
        <w:rPr>
          <w:rFonts w:cs="Arial"/>
          <w:sz w:val="20"/>
          <w:szCs w:val="20"/>
        </w:rPr>
        <w:t xml:space="preserve">ce in </w:t>
      </w:r>
      <w:r w:rsidRPr="00EF7DFC">
        <w:rPr>
          <w:rFonts w:cs="Arial"/>
          <w:sz w:val="20"/>
          <w:szCs w:val="20"/>
        </w:rPr>
        <w:t>drugo potrebno tehnično opremo (v nadaljevanju: oprema), ki omogoča delovanje merskih instrumentov in izvedbo računalniško podprtega terenskega zbiranja podatkov.</w:t>
      </w:r>
    </w:p>
    <w:p w14:paraId="5CE67EA0" w14:textId="77777777" w:rsidR="00BF017A" w:rsidRPr="00EF7DFC" w:rsidRDefault="00BF017A" w:rsidP="00BF017A">
      <w:pPr>
        <w:spacing w:before="100" w:beforeAutospacing="1"/>
        <w:rPr>
          <w:rFonts w:cs="Arial"/>
          <w:sz w:val="20"/>
          <w:szCs w:val="20"/>
        </w:rPr>
      </w:pPr>
      <w:r w:rsidRPr="00EF7DFC">
        <w:rPr>
          <w:rFonts w:cs="Arial"/>
          <w:sz w:val="20"/>
          <w:szCs w:val="20"/>
        </w:rPr>
        <w:t>Izvajalec je dolžan:</w:t>
      </w:r>
    </w:p>
    <w:p w14:paraId="1194B2EB" w14:textId="77777777" w:rsidR="00BF017A" w:rsidRPr="00EF7DFC" w:rsidRDefault="00BF017A" w:rsidP="005C0332">
      <w:pPr>
        <w:numPr>
          <w:ilvl w:val="0"/>
          <w:numId w:val="38"/>
        </w:numPr>
        <w:spacing w:after="100" w:afterAutospacing="1"/>
        <w:rPr>
          <w:rFonts w:cs="Arial"/>
          <w:sz w:val="20"/>
          <w:szCs w:val="20"/>
        </w:rPr>
      </w:pPr>
      <w:r w:rsidRPr="00EF7DFC">
        <w:rPr>
          <w:rFonts w:cs="Arial"/>
          <w:sz w:val="20"/>
          <w:szCs w:val="20"/>
        </w:rPr>
        <w:t xml:space="preserve">prevzeti opremo od naročnika na podlagi zapisnika, </w:t>
      </w:r>
    </w:p>
    <w:p w14:paraId="10A09F57" w14:textId="77777777" w:rsidR="00BF017A" w:rsidRPr="00EF7DFC" w:rsidRDefault="00BF017A" w:rsidP="00BF017A">
      <w:pPr>
        <w:numPr>
          <w:ilvl w:val="0"/>
          <w:numId w:val="38"/>
        </w:numPr>
        <w:spacing w:before="100" w:beforeAutospacing="1" w:after="100" w:afterAutospacing="1"/>
        <w:rPr>
          <w:rFonts w:cs="Arial"/>
          <w:sz w:val="20"/>
          <w:szCs w:val="20"/>
        </w:rPr>
      </w:pPr>
      <w:r w:rsidRPr="00EF7DFC">
        <w:rPr>
          <w:rFonts w:cs="Arial"/>
          <w:sz w:val="20"/>
          <w:szCs w:val="20"/>
        </w:rPr>
        <w:t xml:space="preserve">zagotoviti razdelitev opreme anketarjem, </w:t>
      </w:r>
    </w:p>
    <w:p w14:paraId="7D0D8865" w14:textId="77777777" w:rsidR="00BF017A" w:rsidRPr="00EF7DFC" w:rsidRDefault="00BF017A" w:rsidP="00BF017A">
      <w:pPr>
        <w:numPr>
          <w:ilvl w:val="0"/>
          <w:numId w:val="38"/>
        </w:numPr>
        <w:spacing w:before="100" w:beforeAutospacing="1" w:after="100" w:afterAutospacing="1"/>
        <w:rPr>
          <w:rFonts w:cs="Arial"/>
          <w:sz w:val="20"/>
          <w:szCs w:val="20"/>
        </w:rPr>
      </w:pPr>
      <w:r w:rsidRPr="00EF7DFC">
        <w:rPr>
          <w:rFonts w:cs="Arial"/>
          <w:sz w:val="20"/>
          <w:szCs w:val="20"/>
        </w:rPr>
        <w:t xml:space="preserve">voditi evidenco dodeljene opreme (sledljivost po posameznem uporabniku), </w:t>
      </w:r>
    </w:p>
    <w:p w14:paraId="0B3688F3" w14:textId="77777777" w:rsidR="00BF017A" w:rsidRPr="00EF7DFC" w:rsidRDefault="00BF017A" w:rsidP="00BF017A">
      <w:pPr>
        <w:numPr>
          <w:ilvl w:val="0"/>
          <w:numId w:val="38"/>
        </w:numPr>
        <w:spacing w:before="100" w:beforeAutospacing="1" w:after="100" w:afterAutospacing="1"/>
        <w:rPr>
          <w:rFonts w:cs="Arial"/>
          <w:sz w:val="20"/>
          <w:szCs w:val="20"/>
        </w:rPr>
      </w:pPr>
      <w:r w:rsidRPr="00EF7DFC">
        <w:rPr>
          <w:rFonts w:cs="Arial"/>
          <w:sz w:val="20"/>
          <w:szCs w:val="20"/>
        </w:rPr>
        <w:t xml:space="preserve">zagotoviti ustrezno uporabo, upravljanje in varovanje opreme v okviru izvajanja naročila, </w:t>
      </w:r>
    </w:p>
    <w:p w14:paraId="4630884D" w14:textId="77777777" w:rsidR="00BF017A" w:rsidRPr="00EF7DFC" w:rsidRDefault="00BF017A" w:rsidP="00BF017A">
      <w:pPr>
        <w:numPr>
          <w:ilvl w:val="0"/>
          <w:numId w:val="38"/>
        </w:numPr>
        <w:spacing w:before="100" w:beforeAutospacing="1" w:after="100" w:afterAutospacing="1"/>
        <w:rPr>
          <w:rFonts w:cs="Arial"/>
          <w:sz w:val="20"/>
          <w:szCs w:val="20"/>
        </w:rPr>
      </w:pPr>
      <w:r w:rsidRPr="00EF7DFC">
        <w:rPr>
          <w:rFonts w:cs="Arial"/>
          <w:sz w:val="20"/>
          <w:szCs w:val="20"/>
        </w:rPr>
        <w:t xml:space="preserve">po zaključku izvajanja storitev opremo vrniti naročniku v stanju, ki omogoča nadaljnjo uporabo, ob upoštevanju normalne obrabe. </w:t>
      </w:r>
    </w:p>
    <w:p w14:paraId="7A061EB0" w14:textId="498B9CDF" w:rsidR="00BF017A" w:rsidRPr="00D4297F" w:rsidRDefault="005C0332" w:rsidP="00BF017A">
      <w:pPr>
        <w:outlineLvl w:val="3"/>
        <w:rPr>
          <w:rFonts w:cs="Arial"/>
          <w:b/>
          <w:bCs/>
          <w:sz w:val="20"/>
          <w:szCs w:val="20"/>
        </w:rPr>
      </w:pPr>
      <w:r w:rsidRPr="00D4297F">
        <w:rPr>
          <w:rFonts w:cs="Arial"/>
          <w:b/>
          <w:bCs/>
          <w:sz w:val="20"/>
          <w:szCs w:val="20"/>
        </w:rPr>
        <w:lastRenderedPageBreak/>
        <w:t>5.</w:t>
      </w:r>
      <w:r w:rsidR="00BF017A" w:rsidRPr="00D4297F">
        <w:rPr>
          <w:rFonts w:cs="Arial"/>
          <w:b/>
          <w:bCs/>
          <w:sz w:val="20"/>
          <w:szCs w:val="20"/>
        </w:rPr>
        <w:t>2 Programska oprema in informacijski sistemi</w:t>
      </w:r>
    </w:p>
    <w:p w14:paraId="57D44743" w14:textId="77777777" w:rsidR="00BF017A" w:rsidRPr="00D4297F" w:rsidRDefault="00BF017A" w:rsidP="00BF017A">
      <w:pPr>
        <w:rPr>
          <w:rFonts w:cs="Arial"/>
          <w:sz w:val="20"/>
          <w:szCs w:val="20"/>
        </w:rPr>
      </w:pPr>
      <w:r w:rsidRPr="00D4297F">
        <w:rPr>
          <w:rFonts w:cs="Arial"/>
          <w:sz w:val="20"/>
          <w:szCs w:val="20"/>
        </w:rPr>
        <w:t>Naročnik zagotovi:</w:t>
      </w:r>
    </w:p>
    <w:p w14:paraId="05BEC2F7" w14:textId="58163936" w:rsidR="00BF017A" w:rsidRPr="00D4297F" w:rsidRDefault="00BF017A" w:rsidP="005C0332">
      <w:pPr>
        <w:numPr>
          <w:ilvl w:val="0"/>
          <w:numId w:val="39"/>
        </w:numPr>
        <w:spacing w:after="100" w:afterAutospacing="1"/>
        <w:rPr>
          <w:rFonts w:cs="Arial"/>
          <w:sz w:val="20"/>
          <w:szCs w:val="20"/>
        </w:rPr>
      </w:pPr>
      <w:r w:rsidRPr="00D4297F">
        <w:rPr>
          <w:rFonts w:cs="Arial"/>
          <w:sz w:val="20"/>
          <w:szCs w:val="20"/>
        </w:rPr>
        <w:t>programsko opremo (merske instrumente) za izvajanje anket</w:t>
      </w:r>
      <w:r w:rsidR="00C91AD0" w:rsidRPr="00D4297F">
        <w:rPr>
          <w:rFonts w:cs="Arial"/>
          <w:sz w:val="20"/>
          <w:szCs w:val="20"/>
        </w:rPr>
        <w:t xml:space="preserve"> (</w:t>
      </w:r>
      <w:r w:rsidR="00D4297F" w:rsidRPr="00D4297F">
        <w:rPr>
          <w:rFonts w:cs="Arial"/>
          <w:sz w:val="20"/>
          <w:szCs w:val="20"/>
        </w:rPr>
        <w:t xml:space="preserve">PDS - </w:t>
      </w:r>
      <w:r w:rsidR="00C91AD0" w:rsidRPr="00D4297F">
        <w:rPr>
          <w:rFonts w:cs="Arial"/>
          <w:sz w:val="20"/>
          <w:szCs w:val="20"/>
        </w:rPr>
        <w:t xml:space="preserve">PIAAC </w:t>
      </w:r>
      <w:proofErr w:type="spellStart"/>
      <w:r w:rsidR="00C91AD0" w:rsidRPr="00D4297F">
        <w:rPr>
          <w:rFonts w:cs="Arial"/>
          <w:sz w:val="20"/>
          <w:szCs w:val="20"/>
        </w:rPr>
        <w:t>Delivery</w:t>
      </w:r>
      <w:proofErr w:type="spellEnd"/>
      <w:r w:rsidR="00C91AD0" w:rsidRPr="00D4297F">
        <w:rPr>
          <w:rFonts w:cs="Arial"/>
          <w:sz w:val="20"/>
          <w:szCs w:val="20"/>
        </w:rPr>
        <w:t xml:space="preserve"> </w:t>
      </w:r>
      <w:proofErr w:type="spellStart"/>
      <w:r w:rsidR="00C91AD0" w:rsidRPr="00D4297F">
        <w:rPr>
          <w:rFonts w:cs="Arial"/>
          <w:sz w:val="20"/>
          <w:szCs w:val="20"/>
        </w:rPr>
        <w:t>System</w:t>
      </w:r>
      <w:proofErr w:type="spellEnd"/>
      <w:r w:rsidR="00C91AD0" w:rsidRPr="00D4297F">
        <w:rPr>
          <w:rFonts w:cs="Arial"/>
          <w:sz w:val="20"/>
          <w:szCs w:val="20"/>
        </w:rPr>
        <w:t>)</w:t>
      </w:r>
      <w:r w:rsidRPr="00D4297F">
        <w:rPr>
          <w:rFonts w:cs="Arial"/>
          <w:sz w:val="20"/>
          <w:szCs w:val="20"/>
        </w:rPr>
        <w:t xml:space="preserve">, </w:t>
      </w:r>
    </w:p>
    <w:p w14:paraId="024A273F" w14:textId="30EEFCB2" w:rsidR="00BF017A" w:rsidRPr="00D4297F" w:rsidRDefault="00BF017A" w:rsidP="00BF017A">
      <w:pPr>
        <w:numPr>
          <w:ilvl w:val="0"/>
          <w:numId w:val="39"/>
        </w:numPr>
        <w:spacing w:before="100" w:beforeAutospacing="1" w:after="100" w:afterAutospacing="1"/>
        <w:rPr>
          <w:rFonts w:cs="Arial"/>
          <w:sz w:val="20"/>
          <w:szCs w:val="20"/>
        </w:rPr>
      </w:pPr>
      <w:r w:rsidRPr="00D4297F">
        <w:rPr>
          <w:rFonts w:cs="Arial"/>
          <w:sz w:val="20"/>
          <w:szCs w:val="20"/>
        </w:rPr>
        <w:t>CMS</w:t>
      </w:r>
      <w:r w:rsidR="00AE1605" w:rsidRPr="00D4297F">
        <w:rPr>
          <w:rFonts w:cs="Arial"/>
          <w:sz w:val="20"/>
          <w:szCs w:val="20"/>
        </w:rPr>
        <w:t xml:space="preserve"> </w:t>
      </w:r>
      <w:r w:rsidRPr="00D4297F">
        <w:rPr>
          <w:rFonts w:cs="Arial"/>
          <w:sz w:val="20"/>
          <w:szCs w:val="20"/>
        </w:rPr>
        <w:t xml:space="preserve">oziroma druge aplikacije, ki omogočajo spremljanje realizacije vzorca, statusov anket, kontaktov z </w:t>
      </w:r>
      <w:r w:rsidR="00883A75" w:rsidRPr="00D4297F">
        <w:rPr>
          <w:rFonts w:cs="Arial"/>
          <w:sz w:val="20"/>
          <w:szCs w:val="20"/>
        </w:rPr>
        <w:t>respondenti</w:t>
      </w:r>
      <w:r w:rsidRPr="00D4297F">
        <w:rPr>
          <w:rFonts w:cs="Arial"/>
          <w:sz w:val="20"/>
          <w:szCs w:val="20"/>
        </w:rPr>
        <w:t xml:space="preserve"> ter drugih operativnih podatkov, </w:t>
      </w:r>
    </w:p>
    <w:p w14:paraId="71D04120" w14:textId="59A49DA9" w:rsidR="00BF017A" w:rsidRPr="00D4297F" w:rsidRDefault="00D4297F" w:rsidP="00BF017A">
      <w:pPr>
        <w:numPr>
          <w:ilvl w:val="0"/>
          <w:numId w:val="39"/>
        </w:numPr>
        <w:spacing w:before="100" w:beforeAutospacing="1" w:after="100" w:afterAutospacing="1"/>
        <w:rPr>
          <w:rFonts w:cs="Arial"/>
          <w:sz w:val="20"/>
          <w:szCs w:val="20"/>
        </w:rPr>
      </w:pPr>
      <w:r>
        <w:rPr>
          <w:rFonts w:cs="Arial"/>
          <w:sz w:val="20"/>
          <w:szCs w:val="20"/>
        </w:rPr>
        <w:t>namestitev</w:t>
      </w:r>
      <w:r w:rsidR="00BF017A" w:rsidRPr="00D4297F">
        <w:rPr>
          <w:rFonts w:cs="Arial"/>
          <w:sz w:val="20"/>
          <w:szCs w:val="20"/>
        </w:rPr>
        <w:t xml:space="preserve"> navedenih sistemov. </w:t>
      </w:r>
    </w:p>
    <w:p w14:paraId="5D5F4D08" w14:textId="77777777" w:rsidR="00BF017A" w:rsidRPr="00EF7DFC" w:rsidRDefault="00BF017A" w:rsidP="00BF017A">
      <w:pPr>
        <w:spacing w:before="100" w:beforeAutospacing="1"/>
        <w:rPr>
          <w:rFonts w:cs="Arial"/>
          <w:sz w:val="20"/>
          <w:szCs w:val="20"/>
        </w:rPr>
      </w:pPr>
      <w:r w:rsidRPr="00EF7DFC">
        <w:rPr>
          <w:rFonts w:cs="Arial"/>
          <w:sz w:val="20"/>
          <w:szCs w:val="20"/>
        </w:rPr>
        <w:t>Izvajalec je dolžan:</w:t>
      </w:r>
    </w:p>
    <w:p w14:paraId="2C1B05BF" w14:textId="77777777" w:rsidR="00BF017A" w:rsidRPr="00EF7DFC" w:rsidRDefault="00BF017A" w:rsidP="005C0332">
      <w:pPr>
        <w:numPr>
          <w:ilvl w:val="0"/>
          <w:numId w:val="40"/>
        </w:numPr>
        <w:spacing w:after="100" w:afterAutospacing="1"/>
        <w:rPr>
          <w:rFonts w:cs="Arial"/>
          <w:sz w:val="20"/>
          <w:szCs w:val="20"/>
        </w:rPr>
      </w:pPr>
      <w:r w:rsidRPr="00EF7DFC">
        <w:rPr>
          <w:rFonts w:cs="Arial"/>
          <w:sz w:val="20"/>
          <w:szCs w:val="20"/>
        </w:rPr>
        <w:t xml:space="preserve">uporabljati zagotovljene sisteme skladno z navodili naročnika, </w:t>
      </w:r>
    </w:p>
    <w:p w14:paraId="23B84210" w14:textId="77777777" w:rsidR="00BF017A" w:rsidRPr="00EF7DFC" w:rsidRDefault="00BF017A" w:rsidP="00BF017A">
      <w:pPr>
        <w:numPr>
          <w:ilvl w:val="0"/>
          <w:numId w:val="40"/>
        </w:numPr>
        <w:spacing w:before="100" w:beforeAutospacing="1" w:after="100" w:afterAutospacing="1"/>
        <w:rPr>
          <w:rFonts w:cs="Arial"/>
          <w:sz w:val="20"/>
          <w:szCs w:val="20"/>
        </w:rPr>
      </w:pPr>
      <w:r w:rsidRPr="00EF7DFC">
        <w:rPr>
          <w:rFonts w:cs="Arial"/>
          <w:sz w:val="20"/>
          <w:szCs w:val="20"/>
        </w:rPr>
        <w:t xml:space="preserve">zagotavljati ažurno, pravilno in popolno vnašanje podatkov v CMS oziroma druge sisteme, </w:t>
      </w:r>
    </w:p>
    <w:p w14:paraId="6ECB12D6" w14:textId="77777777" w:rsidR="00BF017A" w:rsidRPr="00EF7DFC" w:rsidRDefault="00BF017A" w:rsidP="00BF017A">
      <w:pPr>
        <w:numPr>
          <w:ilvl w:val="0"/>
          <w:numId w:val="40"/>
        </w:numPr>
        <w:spacing w:before="100" w:beforeAutospacing="1" w:after="100" w:afterAutospacing="1"/>
        <w:rPr>
          <w:rFonts w:cs="Arial"/>
          <w:sz w:val="20"/>
          <w:szCs w:val="20"/>
        </w:rPr>
      </w:pPr>
      <w:r w:rsidRPr="00EF7DFC">
        <w:rPr>
          <w:rFonts w:cs="Arial"/>
          <w:sz w:val="20"/>
          <w:szCs w:val="20"/>
        </w:rPr>
        <w:t xml:space="preserve">zagotoviti osnovno tehnično podporo anketarjem pri uporabi opreme in aplikacij, </w:t>
      </w:r>
    </w:p>
    <w:p w14:paraId="7F9E9054" w14:textId="77777777" w:rsidR="00BF017A" w:rsidRPr="00EF7DFC" w:rsidRDefault="00BF017A" w:rsidP="00BF017A">
      <w:pPr>
        <w:numPr>
          <w:ilvl w:val="0"/>
          <w:numId w:val="40"/>
        </w:numPr>
        <w:spacing w:before="100" w:beforeAutospacing="1" w:after="100" w:afterAutospacing="1"/>
        <w:rPr>
          <w:rFonts w:cs="Arial"/>
          <w:sz w:val="20"/>
          <w:szCs w:val="20"/>
        </w:rPr>
      </w:pPr>
      <w:r w:rsidRPr="00EF7DFC">
        <w:rPr>
          <w:rFonts w:cs="Arial"/>
          <w:sz w:val="20"/>
          <w:szCs w:val="20"/>
        </w:rPr>
        <w:t xml:space="preserve">sodelovati z naročnikom pri odpravi morebitnih tehničnih težav. </w:t>
      </w:r>
    </w:p>
    <w:p w14:paraId="716A8AE7" w14:textId="64BE6B7A" w:rsidR="00BF017A" w:rsidRPr="00EF7DFC" w:rsidRDefault="005C0332" w:rsidP="00BF017A">
      <w:pPr>
        <w:outlineLvl w:val="3"/>
        <w:rPr>
          <w:rFonts w:cs="Arial"/>
          <w:b/>
          <w:bCs/>
          <w:sz w:val="20"/>
          <w:szCs w:val="20"/>
        </w:rPr>
      </w:pPr>
      <w:r w:rsidRPr="00EF7DFC">
        <w:rPr>
          <w:rFonts w:cs="Arial"/>
          <w:b/>
          <w:bCs/>
          <w:sz w:val="20"/>
          <w:szCs w:val="20"/>
        </w:rPr>
        <w:t>5.</w:t>
      </w:r>
      <w:r w:rsidR="00BF017A" w:rsidRPr="00EF7DFC">
        <w:rPr>
          <w:rFonts w:cs="Arial"/>
          <w:b/>
          <w:bCs/>
          <w:sz w:val="20"/>
          <w:szCs w:val="20"/>
        </w:rPr>
        <w:t>3 Namestitev, konfiguracija in testiranje</w:t>
      </w:r>
    </w:p>
    <w:p w14:paraId="1F5FA7C6" w14:textId="77777777" w:rsidR="00BF017A" w:rsidRPr="00D4297F" w:rsidRDefault="00BF017A" w:rsidP="00BF017A">
      <w:pPr>
        <w:spacing w:after="100" w:afterAutospacing="1"/>
        <w:rPr>
          <w:rFonts w:cs="Arial"/>
          <w:sz w:val="20"/>
          <w:szCs w:val="20"/>
        </w:rPr>
      </w:pPr>
      <w:r w:rsidRPr="00D4297F">
        <w:rPr>
          <w:rFonts w:cs="Arial"/>
          <w:sz w:val="20"/>
          <w:szCs w:val="20"/>
        </w:rPr>
        <w:t>Naročnik zagotovi merske instrumente in pripadajočo programsko opremo.</w:t>
      </w:r>
    </w:p>
    <w:p w14:paraId="33B40C81" w14:textId="26FFCA9B" w:rsidR="00BF017A" w:rsidRPr="00D4297F" w:rsidRDefault="00BF017A" w:rsidP="00BF017A">
      <w:pPr>
        <w:rPr>
          <w:rFonts w:cs="Arial"/>
          <w:sz w:val="20"/>
          <w:szCs w:val="20"/>
        </w:rPr>
      </w:pPr>
      <w:r w:rsidRPr="00D4297F">
        <w:rPr>
          <w:rFonts w:cs="Arial"/>
          <w:sz w:val="20"/>
          <w:szCs w:val="20"/>
        </w:rPr>
        <w:t>Naročnik je dolžan:</w:t>
      </w:r>
    </w:p>
    <w:p w14:paraId="1D5085D6" w14:textId="546CD9F9" w:rsidR="00BF017A" w:rsidRPr="00D4297F" w:rsidRDefault="00BF017A" w:rsidP="005C0332">
      <w:pPr>
        <w:numPr>
          <w:ilvl w:val="0"/>
          <w:numId w:val="41"/>
        </w:numPr>
        <w:spacing w:after="100" w:afterAutospacing="1"/>
        <w:rPr>
          <w:rFonts w:cs="Arial"/>
          <w:sz w:val="20"/>
          <w:szCs w:val="20"/>
        </w:rPr>
      </w:pPr>
      <w:r w:rsidRPr="00D4297F">
        <w:rPr>
          <w:rFonts w:cs="Arial"/>
          <w:sz w:val="20"/>
          <w:szCs w:val="20"/>
        </w:rPr>
        <w:t>zagotoviti pravočasno namestitev, konfiguracijo in testiranje merskih instrumentov na tabli</w:t>
      </w:r>
      <w:r w:rsidR="00D4297F" w:rsidRPr="00D4297F">
        <w:rPr>
          <w:rFonts w:cs="Arial"/>
          <w:sz w:val="20"/>
          <w:szCs w:val="20"/>
        </w:rPr>
        <w:t>cah</w:t>
      </w:r>
      <w:r w:rsidRPr="00D4297F">
        <w:rPr>
          <w:rFonts w:cs="Arial"/>
          <w:sz w:val="20"/>
          <w:szCs w:val="20"/>
        </w:rPr>
        <w:t xml:space="preserve"> pred začetkom pilotne in glavne raziskave, </w:t>
      </w:r>
    </w:p>
    <w:p w14:paraId="352B1578" w14:textId="77777777" w:rsidR="00BF017A" w:rsidRPr="00D4297F" w:rsidRDefault="00BF017A" w:rsidP="00BF017A">
      <w:pPr>
        <w:numPr>
          <w:ilvl w:val="0"/>
          <w:numId w:val="41"/>
        </w:numPr>
        <w:spacing w:before="100" w:beforeAutospacing="1" w:after="100" w:afterAutospacing="1"/>
        <w:rPr>
          <w:rFonts w:cs="Arial"/>
          <w:sz w:val="20"/>
          <w:szCs w:val="20"/>
        </w:rPr>
      </w:pPr>
      <w:r w:rsidRPr="00D4297F">
        <w:rPr>
          <w:rFonts w:cs="Arial"/>
          <w:sz w:val="20"/>
          <w:szCs w:val="20"/>
        </w:rPr>
        <w:t xml:space="preserve">preveriti delovanje opreme in aplikacij v realnih pogojih terenskega dela, </w:t>
      </w:r>
    </w:p>
    <w:p w14:paraId="50E3754F" w14:textId="77777777" w:rsidR="00BF017A" w:rsidRPr="00D4297F" w:rsidRDefault="00BF017A" w:rsidP="00BF017A">
      <w:pPr>
        <w:numPr>
          <w:ilvl w:val="0"/>
          <w:numId w:val="41"/>
        </w:numPr>
        <w:spacing w:before="100" w:beforeAutospacing="1" w:after="100" w:afterAutospacing="1"/>
        <w:rPr>
          <w:rFonts w:cs="Arial"/>
          <w:sz w:val="20"/>
          <w:szCs w:val="20"/>
        </w:rPr>
      </w:pPr>
      <w:r w:rsidRPr="00D4297F">
        <w:rPr>
          <w:rFonts w:cs="Arial"/>
          <w:sz w:val="20"/>
          <w:szCs w:val="20"/>
        </w:rPr>
        <w:t xml:space="preserve">zagotoviti, da je oprema pred uporabo ustrezno pripravljena za nemoteno izvajanje anket. </w:t>
      </w:r>
    </w:p>
    <w:p w14:paraId="588D48AA" w14:textId="4947B549" w:rsidR="00BF017A" w:rsidRPr="00EF7DFC" w:rsidRDefault="005C0332" w:rsidP="00BF017A">
      <w:pPr>
        <w:outlineLvl w:val="3"/>
        <w:rPr>
          <w:rFonts w:cs="Arial"/>
          <w:b/>
          <w:bCs/>
          <w:sz w:val="20"/>
          <w:szCs w:val="20"/>
        </w:rPr>
      </w:pPr>
      <w:r w:rsidRPr="00EF7DFC">
        <w:rPr>
          <w:rFonts w:cs="Arial"/>
          <w:b/>
          <w:bCs/>
          <w:sz w:val="20"/>
          <w:szCs w:val="20"/>
        </w:rPr>
        <w:t>5.</w:t>
      </w:r>
      <w:r w:rsidR="00BF017A" w:rsidRPr="00EF7DFC">
        <w:rPr>
          <w:rFonts w:cs="Arial"/>
          <w:b/>
          <w:bCs/>
          <w:sz w:val="20"/>
          <w:szCs w:val="20"/>
        </w:rPr>
        <w:t>4 Odgovornost za opremo</w:t>
      </w:r>
    </w:p>
    <w:p w14:paraId="3F2990BA" w14:textId="2DFF48FF" w:rsidR="00BF017A" w:rsidRPr="00EF7DFC" w:rsidRDefault="00BF017A" w:rsidP="00BF017A">
      <w:pPr>
        <w:spacing w:after="100" w:afterAutospacing="1"/>
        <w:rPr>
          <w:rFonts w:cs="Arial"/>
          <w:sz w:val="20"/>
          <w:szCs w:val="20"/>
        </w:rPr>
      </w:pPr>
      <w:r w:rsidRPr="00EF7DFC">
        <w:rPr>
          <w:rFonts w:cs="Arial"/>
          <w:sz w:val="20"/>
          <w:szCs w:val="20"/>
        </w:rPr>
        <w:t>Izvajalec je dolžan z opremo ravnati s skrbnostjo dobrega gospodar</w:t>
      </w:r>
      <w:r w:rsidR="00EF7DFC" w:rsidRPr="00EF7DFC">
        <w:rPr>
          <w:rFonts w:cs="Arial"/>
          <w:sz w:val="20"/>
          <w:szCs w:val="20"/>
        </w:rPr>
        <w:t>ja</w:t>
      </w:r>
      <w:r w:rsidRPr="00EF7DFC">
        <w:rPr>
          <w:rFonts w:cs="Arial"/>
          <w:sz w:val="20"/>
          <w:szCs w:val="20"/>
        </w:rPr>
        <w:t>.</w:t>
      </w:r>
    </w:p>
    <w:p w14:paraId="38A209C9" w14:textId="77777777" w:rsidR="00BF017A" w:rsidRPr="00EF7DFC" w:rsidRDefault="00BF017A" w:rsidP="00BF017A">
      <w:pPr>
        <w:spacing w:before="100" w:beforeAutospacing="1"/>
        <w:rPr>
          <w:rFonts w:cs="Arial"/>
          <w:sz w:val="20"/>
          <w:szCs w:val="20"/>
        </w:rPr>
      </w:pPr>
      <w:r w:rsidRPr="00EF7DFC">
        <w:rPr>
          <w:rFonts w:cs="Arial"/>
          <w:sz w:val="20"/>
          <w:szCs w:val="20"/>
        </w:rPr>
        <w:t>Izvajalec odgovarja za:</w:t>
      </w:r>
    </w:p>
    <w:p w14:paraId="3B5E322C" w14:textId="77777777" w:rsidR="00BF017A" w:rsidRPr="00EF7DFC" w:rsidRDefault="00BF017A" w:rsidP="005C0332">
      <w:pPr>
        <w:numPr>
          <w:ilvl w:val="0"/>
          <w:numId w:val="42"/>
        </w:numPr>
        <w:spacing w:after="100" w:afterAutospacing="1"/>
        <w:rPr>
          <w:rFonts w:cs="Arial"/>
          <w:sz w:val="20"/>
          <w:szCs w:val="20"/>
        </w:rPr>
      </w:pPr>
      <w:r w:rsidRPr="00EF7DFC">
        <w:rPr>
          <w:rFonts w:cs="Arial"/>
          <w:sz w:val="20"/>
          <w:szCs w:val="20"/>
        </w:rPr>
        <w:t xml:space="preserve">izgubo, krajo ali poškodbo opreme, ki mu je bila predana v uporabo, </w:t>
      </w:r>
    </w:p>
    <w:p w14:paraId="27B786C5" w14:textId="77777777" w:rsidR="00BF017A" w:rsidRPr="00EF7DFC" w:rsidRDefault="00BF017A" w:rsidP="00BF017A">
      <w:pPr>
        <w:numPr>
          <w:ilvl w:val="0"/>
          <w:numId w:val="42"/>
        </w:numPr>
        <w:spacing w:before="100" w:beforeAutospacing="1" w:after="100" w:afterAutospacing="1"/>
        <w:rPr>
          <w:rFonts w:cs="Arial"/>
          <w:sz w:val="20"/>
          <w:szCs w:val="20"/>
        </w:rPr>
      </w:pPr>
      <w:r w:rsidRPr="00EF7DFC">
        <w:rPr>
          <w:rFonts w:cs="Arial"/>
          <w:sz w:val="20"/>
          <w:szCs w:val="20"/>
        </w:rPr>
        <w:t xml:space="preserve">škodo, ki nastane zaradi nepravilne ali malomarne uporabe opreme. </w:t>
      </w:r>
    </w:p>
    <w:p w14:paraId="46BA03AA" w14:textId="77777777" w:rsidR="00BF017A" w:rsidRPr="00EF7DFC" w:rsidRDefault="00BF017A" w:rsidP="00BF017A">
      <w:pPr>
        <w:spacing w:before="100" w:beforeAutospacing="1" w:after="100" w:afterAutospacing="1"/>
        <w:rPr>
          <w:rFonts w:cs="Arial"/>
          <w:sz w:val="20"/>
          <w:szCs w:val="20"/>
        </w:rPr>
      </w:pPr>
      <w:r w:rsidRPr="00EF7DFC">
        <w:rPr>
          <w:rFonts w:cs="Arial"/>
          <w:sz w:val="20"/>
          <w:szCs w:val="20"/>
        </w:rPr>
        <w:t>Izvajalec je dolžan naročnika nemudoma obvestiti o vsakem primeru izgube, kraje ali poškodbe opreme ter sodelovati pri ugotavljanju okoliščin nastanka škode.</w:t>
      </w:r>
    </w:p>
    <w:p w14:paraId="692B7143" w14:textId="77777777" w:rsidR="00BF017A" w:rsidRPr="00EF7DFC" w:rsidRDefault="00BF017A" w:rsidP="00BF017A">
      <w:pPr>
        <w:spacing w:before="100" w:beforeAutospacing="1" w:after="100" w:afterAutospacing="1"/>
        <w:rPr>
          <w:rFonts w:cs="Arial"/>
          <w:sz w:val="20"/>
          <w:szCs w:val="20"/>
        </w:rPr>
      </w:pPr>
      <w:r w:rsidRPr="00EF7DFC">
        <w:rPr>
          <w:rFonts w:cs="Arial"/>
          <w:sz w:val="20"/>
          <w:szCs w:val="20"/>
        </w:rPr>
        <w:t>Odgovornost izvajalca je omejena na vrednost posamezne naprave, razen v primeru naklepa ali hude malomarnosti.</w:t>
      </w:r>
    </w:p>
    <w:p w14:paraId="52400445" w14:textId="5F0296AC" w:rsidR="00BF017A" w:rsidRPr="00EF7DFC" w:rsidRDefault="00BF017A" w:rsidP="00BF017A">
      <w:pPr>
        <w:spacing w:before="100" w:beforeAutospacing="1" w:after="100" w:afterAutospacing="1"/>
        <w:outlineLvl w:val="3"/>
        <w:rPr>
          <w:rFonts w:cs="Arial"/>
          <w:b/>
          <w:bCs/>
          <w:sz w:val="20"/>
          <w:szCs w:val="20"/>
        </w:rPr>
      </w:pPr>
      <w:r w:rsidRPr="00EF7DFC">
        <w:rPr>
          <w:rFonts w:cs="Arial"/>
          <w:b/>
          <w:bCs/>
          <w:sz w:val="20"/>
          <w:szCs w:val="20"/>
        </w:rPr>
        <w:t>5.</w:t>
      </w:r>
      <w:r w:rsidR="005C0332" w:rsidRPr="00EF7DFC">
        <w:rPr>
          <w:rFonts w:cs="Arial"/>
          <w:b/>
          <w:bCs/>
          <w:sz w:val="20"/>
          <w:szCs w:val="20"/>
        </w:rPr>
        <w:t>5</w:t>
      </w:r>
      <w:r w:rsidRPr="00EF7DFC">
        <w:rPr>
          <w:rFonts w:cs="Arial"/>
          <w:b/>
          <w:bCs/>
          <w:sz w:val="20"/>
          <w:szCs w:val="20"/>
        </w:rPr>
        <w:t xml:space="preserve"> Zavarovanje opreme</w:t>
      </w:r>
    </w:p>
    <w:p w14:paraId="7CF0BAA2" w14:textId="77777777" w:rsidR="00BF017A" w:rsidRPr="00EF7DFC" w:rsidRDefault="00BF017A" w:rsidP="00BF017A">
      <w:pPr>
        <w:spacing w:before="100" w:beforeAutospacing="1" w:after="100" w:afterAutospacing="1"/>
        <w:rPr>
          <w:rFonts w:cs="Arial"/>
          <w:sz w:val="20"/>
          <w:szCs w:val="20"/>
        </w:rPr>
      </w:pPr>
      <w:r w:rsidRPr="00EF7DFC">
        <w:rPr>
          <w:rFonts w:cs="Arial"/>
          <w:sz w:val="20"/>
          <w:szCs w:val="20"/>
        </w:rPr>
        <w:t>Posebno zavarovanje opreme ni obvezno.</w:t>
      </w:r>
    </w:p>
    <w:p w14:paraId="3A34C473" w14:textId="77777777" w:rsidR="00BF017A" w:rsidRPr="00EF7DFC" w:rsidRDefault="00BF017A" w:rsidP="00BF017A">
      <w:pPr>
        <w:spacing w:before="100" w:beforeAutospacing="1" w:after="100" w:afterAutospacing="1"/>
        <w:rPr>
          <w:rFonts w:cs="Arial"/>
          <w:sz w:val="20"/>
          <w:szCs w:val="20"/>
        </w:rPr>
      </w:pPr>
      <w:r w:rsidRPr="00EF7DFC">
        <w:rPr>
          <w:rFonts w:cs="Arial"/>
          <w:sz w:val="20"/>
          <w:szCs w:val="20"/>
        </w:rPr>
        <w:t>Izvajalec lahko po lastni presoji sklene zavarovanje za kritje tveganj, povezanih z uporabo opreme.</w:t>
      </w:r>
    </w:p>
    <w:p w14:paraId="4F608EEF" w14:textId="4CF12304" w:rsidR="00BF017A" w:rsidRPr="00EF7DFC" w:rsidRDefault="005C0332" w:rsidP="005C0332">
      <w:pPr>
        <w:outlineLvl w:val="3"/>
        <w:rPr>
          <w:rFonts w:cs="Arial"/>
          <w:b/>
          <w:bCs/>
          <w:sz w:val="20"/>
          <w:szCs w:val="20"/>
        </w:rPr>
      </w:pPr>
      <w:r w:rsidRPr="00EF7DFC">
        <w:rPr>
          <w:rFonts w:cs="Arial"/>
          <w:b/>
          <w:bCs/>
          <w:sz w:val="20"/>
          <w:szCs w:val="20"/>
        </w:rPr>
        <w:t>5.</w:t>
      </w:r>
      <w:r w:rsidR="00BF017A" w:rsidRPr="00EF7DFC">
        <w:rPr>
          <w:rFonts w:cs="Arial"/>
          <w:b/>
          <w:bCs/>
          <w:sz w:val="20"/>
          <w:szCs w:val="20"/>
        </w:rPr>
        <w:t>6 Dodatne zahteve</w:t>
      </w:r>
    </w:p>
    <w:p w14:paraId="4658411D" w14:textId="77777777" w:rsidR="00BF017A" w:rsidRPr="00EF7DFC" w:rsidRDefault="00BF017A" w:rsidP="005C0332">
      <w:pPr>
        <w:rPr>
          <w:rFonts w:cs="Arial"/>
          <w:sz w:val="20"/>
          <w:szCs w:val="20"/>
        </w:rPr>
      </w:pPr>
      <w:r w:rsidRPr="00EF7DFC">
        <w:rPr>
          <w:rFonts w:cs="Arial"/>
          <w:sz w:val="20"/>
          <w:szCs w:val="20"/>
        </w:rPr>
        <w:t>Izvajalec mora zagotoviti:</w:t>
      </w:r>
    </w:p>
    <w:p w14:paraId="42C6CAA7" w14:textId="77777777" w:rsidR="00BF017A" w:rsidRPr="00EF7DFC" w:rsidRDefault="00BF017A" w:rsidP="005C0332">
      <w:pPr>
        <w:numPr>
          <w:ilvl w:val="0"/>
          <w:numId w:val="43"/>
        </w:numPr>
        <w:spacing w:after="100" w:afterAutospacing="1"/>
        <w:rPr>
          <w:rFonts w:cs="Arial"/>
          <w:sz w:val="20"/>
          <w:szCs w:val="20"/>
        </w:rPr>
      </w:pPr>
      <w:r w:rsidRPr="00EF7DFC">
        <w:rPr>
          <w:rFonts w:cs="Arial"/>
          <w:sz w:val="20"/>
          <w:szCs w:val="20"/>
        </w:rPr>
        <w:t xml:space="preserve">da se oprema uporablja izključno za namen izvajanja predmetnega naročila, </w:t>
      </w:r>
    </w:p>
    <w:p w14:paraId="5F594FB1" w14:textId="77777777" w:rsidR="00BF017A" w:rsidRPr="00EF7DFC" w:rsidRDefault="00BF017A" w:rsidP="00BF017A">
      <w:pPr>
        <w:numPr>
          <w:ilvl w:val="0"/>
          <w:numId w:val="43"/>
        </w:numPr>
        <w:spacing w:before="100" w:beforeAutospacing="1" w:after="100" w:afterAutospacing="1"/>
        <w:rPr>
          <w:rFonts w:cs="Arial"/>
          <w:sz w:val="20"/>
          <w:szCs w:val="20"/>
        </w:rPr>
      </w:pPr>
      <w:r w:rsidRPr="00EF7DFC">
        <w:rPr>
          <w:rFonts w:cs="Arial"/>
          <w:sz w:val="20"/>
          <w:szCs w:val="20"/>
        </w:rPr>
        <w:t xml:space="preserve">ustrezno varovanje opreme pred nepooblaščenim dostopom, izgubo ali poškodbo, </w:t>
      </w:r>
    </w:p>
    <w:p w14:paraId="00533024" w14:textId="77777777" w:rsidR="00BF017A" w:rsidRPr="00EF7DFC" w:rsidRDefault="00BF017A" w:rsidP="00BF017A">
      <w:pPr>
        <w:numPr>
          <w:ilvl w:val="0"/>
          <w:numId w:val="43"/>
        </w:numPr>
        <w:spacing w:before="100" w:beforeAutospacing="1" w:after="100" w:afterAutospacing="1"/>
        <w:rPr>
          <w:rFonts w:cs="Arial"/>
          <w:sz w:val="20"/>
          <w:szCs w:val="20"/>
        </w:rPr>
      </w:pPr>
      <w:r w:rsidRPr="00EF7DFC">
        <w:rPr>
          <w:rFonts w:cs="Arial"/>
          <w:sz w:val="20"/>
          <w:szCs w:val="20"/>
        </w:rPr>
        <w:t xml:space="preserve">spoštovanje vseh zahtev naročnika glede varstva osebnih podatkov in informacijske varnosti, </w:t>
      </w:r>
    </w:p>
    <w:p w14:paraId="126A8BB4" w14:textId="77777777" w:rsidR="00BF017A" w:rsidRPr="00EF7DFC" w:rsidRDefault="00BF017A" w:rsidP="00BF017A">
      <w:pPr>
        <w:numPr>
          <w:ilvl w:val="0"/>
          <w:numId w:val="43"/>
        </w:numPr>
        <w:spacing w:before="100" w:beforeAutospacing="1" w:after="100" w:afterAutospacing="1"/>
        <w:rPr>
          <w:rFonts w:cs="Arial"/>
          <w:sz w:val="20"/>
          <w:szCs w:val="20"/>
        </w:rPr>
      </w:pPr>
      <w:r w:rsidRPr="00EF7DFC">
        <w:rPr>
          <w:rFonts w:cs="Arial"/>
          <w:sz w:val="20"/>
          <w:szCs w:val="20"/>
        </w:rPr>
        <w:t xml:space="preserve">varno ravnanje s podatki, zbranimi preko opreme, v skladu z veljavno zakonodajo in navodili naročnika. </w:t>
      </w:r>
    </w:p>
    <w:p w14:paraId="27C77D43" w14:textId="1BE8CBA1" w:rsidR="003E5AE3" w:rsidRPr="003E5AE3" w:rsidRDefault="00BF017A" w:rsidP="00BF017A">
      <w:pPr>
        <w:jc w:val="both"/>
        <w:outlineLvl w:val="1"/>
        <w:rPr>
          <w:rFonts w:cs="Arial"/>
          <w:b/>
          <w:bCs/>
          <w:sz w:val="20"/>
          <w:szCs w:val="20"/>
        </w:rPr>
      </w:pPr>
      <w:r>
        <w:rPr>
          <w:rFonts w:cs="Arial"/>
          <w:b/>
          <w:bCs/>
          <w:sz w:val="20"/>
          <w:szCs w:val="20"/>
        </w:rPr>
        <w:t>6</w:t>
      </w:r>
      <w:r w:rsidR="003E5AE3" w:rsidRPr="003E5AE3">
        <w:rPr>
          <w:rFonts w:cs="Arial"/>
          <w:b/>
          <w:bCs/>
          <w:sz w:val="20"/>
          <w:szCs w:val="20"/>
        </w:rPr>
        <w:t>. Obveznosti naročnika</w:t>
      </w:r>
    </w:p>
    <w:p w14:paraId="2B1D2EE9" w14:textId="1EBB915A" w:rsidR="003E5AE3" w:rsidRPr="003E5AE3" w:rsidRDefault="003E5AE3" w:rsidP="003E5AE3">
      <w:pPr>
        <w:spacing w:before="100" w:beforeAutospacing="1" w:after="100" w:afterAutospacing="1"/>
        <w:jc w:val="both"/>
        <w:rPr>
          <w:rFonts w:cs="Arial"/>
          <w:sz w:val="20"/>
          <w:szCs w:val="20"/>
        </w:rPr>
      </w:pPr>
      <w:r w:rsidRPr="003E5AE3">
        <w:rPr>
          <w:rFonts w:cs="Arial"/>
          <w:sz w:val="20"/>
          <w:szCs w:val="20"/>
        </w:rPr>
        <w:t xml:space="preserve">Naročnik zagotovi </w:t>
      </w:r>
      <w:r w:rsidR="00452727">
        <w:rPr>
          <w:rFonts w:cs="Arial"/>
          <w:sz w:val="20"/>
          <w:szCs w:val="20"/>
        </w:rPr>
        <w:t xml:space="preserve">sredstva </w:t>
      </w:r>
      <w:r w:rsidRPr="003E5AE3">
        <w:rPr>
          <w:rFonts w:cs="Arial"/>
          <w:sz w:val="20"/>
          <w:szCs w:val="20"/>
        </w:rPr>
        <w:t xml:space="preserve">za izvedbo terenskega zbiranja podatkov v skladu s Tehničnimi standardi in smernicami za izvedbo raziskave PIAAC </w:t>
      </w:r>
      <w:r w:rsidR="00EF7DFC">
        <w:rPr>
          <w:rFonts w:cs="Arial"/>
          <w:sz w:val="20"/>
          <w:szCs w:val="20"/>
        </w:rPr>
        <w:t>2</w:t>
      </w:r>
      <w:r w:rsidRPr="003E5AE3">
        <w:rPr>
          <w:rFonts w:cs="Arial"/>
          <w:sz w:val="20"/>
          <w:szCs w:val="20"/>
        </w:rPr>
        <w:t>.</w:t>
      </w:r>
    </w:p>
    <w:p w14:paraId="199D63A2" w14:textId="77777777" w:rsidR="003E5AE3" w:rsidRPr="003E5AE3" w:rsidRDefault="003E5AE3" w:rsidP="003E5AE3">
      <w:pPr>
        <w:jc w:val="both"/>
        <w:rPr>
          <w:rFonts w:cs="Arial"/>
          <w:sz w:val="20"/>
          <w:szCs w:val="20"/>
        </w:rPr>
      </w:pPr>
      <w:r w:rsidRPr="003E5AE3">
        <w:rPr>
          <w:rFonts w:cs="Arial"/>
          <w:sz w:val="20"/>
          <w:szCs w:val="20"/>
        </w:rPr>
        <w:t>Naročnik v okviru izvedbe raziskave zagotovi zlasti:</w:t>
      </w:r>
    </w:p>
    <w:p w14:paraId="4604002A" w14:textId="77777777" w:rsidR="003E5AE3" w:rsidRPr="003E5AE3" w:rsidRDefault="003E5AE3" w:rsidP="006B5602">
      <w:pPr>
        <w:numPr>
          <w:ilvl w:val="0"/>
          <w:numId w:val="28"/>
        </w:numPr>
        <w:spacing w:after="100" w:afterAutospacing="1"/>
        <w:jc w:val="both"/>
        <w:rPr>
          <w:rFonts w:cs="Arial"/>
          <w:sz w:val="20"/>
          <w:szCs w:val="20"/>
        </w:rPr>
      </w:pPr>
      <w:r w:rsidRPr="003E5AE3">
        <w:rPr>
          <w:rFonts w:cs="Arial"/>
          <w:sz w:val="20"/>
          <w:szCs w:val="20"/>
        </w:rPr>
        <w:lastRenderedPageBreak/>
        <w:t>Vzorec oseb, starih od 16 do 65 let, za pilotno in glavno raziskavo, pripravljen v skladu z metodologijo raziskave PIAAC.</w:t>
      </w:r>
    </w:p>
    <w:p w14:paraId="22871B95" w14:textId="1C581BF9" w:rsidR="003E5AE3" w:rsidRPr="00EF7DFC" w:rsidRDefault="003E5AE3" w:rsidP="006B5602">
      <w:pPr>
        <w:numPr>
          <w:ilvl w:val="0"/>
          <w:numId w:val="28"/>
        </w:numPr>
        <w:spacing w:before="100" w:beforeAutospacing="1" w:after="100" w:afterAutospacing="1"/>
        <w:jc w:val="both"/>
        <w:rPr>
          <w:rFonts w:cs="Arial"/>
          <w:sz w:val="20"/>
          <w:szCs w:val="20"/>
        </w:rPr>
      </w:pPr>
      <w:r w:rsidRPr="003E5AE3">
        <w:rPr>
          <w:rFonts w:cs="Arial"/>
          <w:sz w:val="20"/>
          <w:szCs w:val="20"/>
        </w:rPr>
        <w:t xml:space="preserve">Merske instrumente raziskave, ki vključujejo </w:t>
      </w:r>
      <w:r w:rsidR="00EF7DFC">
        <w:rPr>
          <w:rFonts w:cs="Arial"/>
          <w:sz w:val="20"/>
          <w:szCs w:val="20"/>
        </w:rPr>
        <w:t>uvodni</w:t>
      </w:r>
      <w:r w:rsidRPr="003E5AE3">
        <w:rPr>
          <w:rFonts w:cs="Arial"/>
          <w:sz w:val="20"/>
          <w:szCs w:val="20"/>
        </w:rPr>
        <w:t xml:space="preserve"> vprašalnik ter instrumente za kognitivno testiranje spretnosti v slovenskem jeziku, pripravljene v </w:t>
      </w:r>
      <w:r w:rsidR="00452727">
        <w:rPr>
          <w:rFonts w:cs="Arial"/>
          <w:sz w:val="20"/>
          <w:szCs w:val="20"/>
        </w:rPr>
        <w:t xml:space="preserve">predpisani </w:t>
      </w:r>
      <w:r w:rsidRPr="003E5AE3">
        <w:rPr>
          <w:rFonts w:cs="Arial"/>
          <w:sz w:val="20"/>
          <w:szCs w:val="20"/>
        </w:rPr>
        <w:t>programski opremi</w:t>
      </w:r>
      <w:r w:rsidR="00C91AD0">
        <w:rPr>
          <w:rFonts w:cs="Arial"/>
          <w:sz w:val="20"/>
          <w:szCs w:val="20"/>
        </w:rPr>
        <w:t xml:space="preserve"> (PDS)</w:t>
      </w:r>
      <w:r w:rsidRPr="003E5AE3">
        <w:rPr>
          <w:rFonts w:cs="Arial"/>
          <w:sz w:val="20"/>
          <w:szCs w:val="20"/>
        </w:rPr>
        <w:t xml:space="preserve">, primerni za </w:t>
      </w:r>
      <w:r w:rsidRPr="00EF7DFC">
        <w:rPr>
          <w:rFonts w:cs="Arial"/>
          <w:sz w:val="20"/>
          <w:szCs w:val="20"/>
        </w:rPr>
        <w:t xml:space="preserve">računalniško podprto terensko </w:t>
      </w:r>
      <w:r w:rsidR="00452727" w:rsidRPr="00EF7DFC">
        <w:rPr>
          <w:rFonts w:cs="Arial"/>
          <w:sz w:val="20"/>
          <w:szCs w:val="20"/>
        </w:rPr>
        <w:t xml:space="preserve">zbiranje podatkov. </w:t>
      </w:r>
    </w:p>
    <w:p w14:paraId="2E0C9A64" w14:textId="50B5921E" w:rsidR="003E5AE3" w:rsidRPr="003E5AE3" w:rsidRDefault="00894F17" w:rsidP="006B5602">
      <w:pPr>
        <w:numPr>
          <w:ilvl w:val="0"/>
          <w:numId w:val="28"/>
        </w:numPr>
        <w:spacing w:before="100" w:beforeAutospacing="1" w:after="100" w:afterAutospacing="1"/>
        <w:jc w:val="both"/>
        <w:rPr>
          <w:rFonts w:cs="Arial"/>
          <w:sz w:val="20"/>
          <w:szCs w:val="20"/>
        </w:rPr>
      </w:pPr>
      <w:r>
        <w:rPr>
          <w:rFonts w:cs="Arial"/>
          <w:sz w:val="20"/>
          <w:szCs w:val="20"/>
        </w:rPr>
        <w:t>G</w:t>
      </w:r>
      <w:r w:rsidR="003E5AE3" w:rsidRPr="003E5AE3">
        <w:rPr>
          <w:rFonts w:cs="Arial"/>
          <w:sz w:val="20"/>
          <w:szCs w:val="20"/>
        </w:rPr>
        <w:t>radiva za izvedbo anketiranja na terenu, kot so kartice z odgovori, navodila za anketarje ter druga metodološka in podporna gradiva, potrebna za standardizirano izvedbo intervjujev in testiranja.</w:t>
      </w:r>
    </w:p>
    <w:p w14:paraId="348BB357" w14:textId="77777777" w:rsidR="003E5AE3" w:rsidRPr="003E5AE3" w:rsidRDefault="003E5AE3" w:rsidP="006B5602">
      <w:pPr>
        <w:numPr>
          <w:ilvl w:val="0"/>
          <w:numId w:val="28"/>
        </w:numPr>
        <w:spacing w:before="100" w:beforeAutospacing="1" w:after="100" w:afterAutospacing="1"/>
        <w:jc w:val="both"/>
        <w:rPr>
          <w:rFonts w:cs="Arial"/>
          <w:sz w:val="20"/>
          <w:szCs w:val="20"/>
        </w:rPr>
      </w:pPr>
      <w:r w:rsidRPr="003E5AE3">
        <w:rPr>
          <w:rFonts w:cs="Arial"/>
          <w:sz w:val="20"/>
          <w:szCs w:val="20"/>
        </w:rPr>
        <w:t>Gradiva za usposabljanje anketarjev, vključno z metodološkimi navodili, predstavitvenimi materiali ter drugimi dokumenti, ki jih določa raziskava PIAAC.</w:t>
      </w:r>
    </w:p>
    <w:p w14:paraId="6E6BCF3E" w14:textId="6B0E08F3" w:rsidR="003E5AE3" w:rsidRPr="00AE1605" w:rsidRDefault="003E5AE3" w:rsidP="006B5602">
      <w:pPr>
        <w:numPr>
          <w:ilvl w:val="0"/>
          <w:numId w:val="28"/>
        </w:numPr>
        <w:spacing w:before="100" w:beforeAutospacing="1" w:after="100" w:afterAutospacing="1"/>
        <w:jc w:val="both"/>
        <w:rPr>
          <w:rFonts w:cs="Arial"/>
          <w:sz w:val="20"/>
          <w:szCs w:val="20"/>
        </w:rPr>
      </w:pPr>
      <w:r w:rsidRPr="00736CC4">
        <w:rPr>
          <w:rFonts w:cs="Arial"/>
          <w:sz w:val="20"/>
          <w:szCs w:val="20"/>
        </w:rPr>
        <w:t>Informacijski sistem za spremljanje in upravljanje terenskega dela (CMS</w:t>
      </w:r>
      <w:r w:rsidR="00AE1605" w:rsidRPr="00736CC4">
        <w:rPr>
          <w:rFonts w:cs="Arial"/>
          <w:sz w:val="20"/>
          <w:szCs w:val="20"/>
        </w:rPr>
        <w:t>),</w:t>
      </w:r>
      <w:r w:rsidR="00AE1605">
        <w:rPr>
          <w:rFonts w:cs="Arial"/>
          <w:sz w:val="20"/>
          <w:szCs w:val="20"/>
        </w:rPr>
        <w:t xml:space="preserve"> </w:t>
      </w:r>
      <w:r w:rsidRPr="00AE1605">
        <w:rPr>
          <w:rFonts w:cs="Arial"/>
          <w:sz w:val="20"/>
          <w:szCs w:val="20"/>
        </w:rPr>
        <w:t xml:space="preserve">ki omogoča spremljanje realizacije vzorca, statusov anket, kontaktov z </w:t>
      </w:r>
      <w:r w:rsidR="00646A6E" w:rsidRPr="00AE1605">
        <w:rPr>
          <w:rFonts w:cs="Arial"/>
          <w:sz w:val="20"/>
          <w:szCs w:val="20"/>
        </w:rPr>
        <w:t>respondenti</w:t>
      </w:r>
      <w:r w:rsidRPr="00AE1605">
        <w:rPr>
          <w:rFonts w:cs="Arial"/>
          <w:sz w:val="20"/>
          <w:szCs w:val="20"/>
        </w:rPr>
        <w:t xml:space="preserve"> ter drugih operativnih podatkov.</w:t>
      </w:r>
    </w:p>
    <w:p w14:paraId="38FA7808" w14:textId="064DF2C8" w:rsidR="003E5AE3" w:rsidRPr="00AE1605" w:rsidRDefault="003E5AE3" w:rsidP="006B5602">
      <w:pPr>
        <w:numPr>
          <w:ilvl w:val="0"/>
          <w:numId w:val="28"/>
        </w:numPr>
        <w:spacing w:before="100" w:beforeAutospacing="1" w:after="100" w:afterAutospacing="1"/>
        <w:jc w:val="both"/>
        <w:rPr>
          <w:rFonts w:cs="Arial"/>
          <w:sz w:val="20"/>
          <w:szCs w:val="20"/>
        </w:rPr>
      </w:pPr>
      <w:r w:rsidRPr="00AE1605">
        <w:rPr>
          <w:rFonts w:cs="Arial"/>
          <w:sz w:val="20"/>
          <w:szCs w:val="20"/>
        </w:rPr>
        <w:t xml:space="preserve">Pravočasno namestitev, konfiguracijo in testiranje merskih instrumentov na </w:t>
      </w:r>
      <w:r w:rsidR="003349B5">
        <w:rPr>
          <w:rFonts w:cs="Arial"/>
          <w:sz w:val="20"/>
          <w:szCs w:val="20"/>
        </w:rPr>
        <w:t xml:space="preserve">tablicah </w:t>
      </w:r>
      <w:r w:rsidRPr="00AE1605">
        <w:rPr>
          <w:rFonts w:cs="Arial"/>
          <w:sz w:val="20"/>
          <w:szCs w:val="20"/>
        </w:rPr>
        <w:t>pred začetkom pilotne in glavne raziskave.</w:t>
      </w:r>
    </w:p>
    <w:p w14:paraId="7BDBA424" w14:textId="2FBF1005" w:rsidR="003E5AE3" w:rsidRPr="003E5AE3" w:rsidRDefault="003E5AE3" w:rsidP="006B5602">
      <w:pPr>
        <w:numPr>
          <w:ilvl w:val="0"/>
          <w:numId w:val="28"/>
        </w:numPr>
        <w:spacing w:before="100" w:beforeAutospacing="1" w:after="100" w:afterAutospacing="1"/>
        <w:jc w:val="both"/>
        <w:rPr>
          <w:rFonts w:cs="Arial"/>
          <w:sz w:val="20"/>
          <w:szCs w:val="20"/>
        </w:rPr>
      </w:pPr>
      <w:r w:rsidRPr="003E5AE3">
        <w:rPr>
          <w:rFonts w:cs="Arial"/>
          <w:sz w:val="20"/>
          <w:szCs w:val="20"/>
        </w:rPr>
        <w:t xml:space="preserve">Pripravo in tisk obvestilnih pisem ter informativnih gradiv, namenjenih obveščanju izbranih </w:t>
      </w:r>
      <w:r w:rsidR="00646A6E">
        <w:rPr>
          <w:rFonts w:cs="Arial"/>
          <w:sz w:val="20"/>
          <w:szCs w:val="20"/>
        </w:rPr>
        <w:t>respondentov</w:t>
      </w:r>
      <w:r w:rsidRPr="003E5AE3">
        <w:rPr>
          <w:rFonts w:cs="Arial"/>
          <w:sz w:val="20"/>
          <w:szCs w:val="20"/>
        </w:rPr>
        <w:t xml:space="preserve"> o namenu, pomenu in poteku raziskave.</w:t>
      </w:r>
    </w:p>
    <w:p w14:paraId="34350618" w14:textId="6CECD2CE" w:rsidR="003E5AE3" w:rsidRPr="003E5AE3" w:rsidRDefault="003E5AE3" w:rsidP="006B5602">
      <w:pPr>
        <w:numPr>
          <w:ilvl w:val="0"/>
          <w:numId w:val="28"/>
        </w:numPr>
        <w:spacing w:before="100" w:beforeAutospacing="1" w:after="100" w:afterAutospacing="1"/>
        <w:jc w:val="both"/>
        <w:rPr>
          <w:rFonts w:cs="Arial"/>
          <w:sz w:val="20"/>
          <w:szCs w:val="20"/>
        </w:rPr>
      </w:pPr>
      <w:r w:rsidRPr="003E5AE3">
        <w:rPr>
          <w:rFonts w:cs="Arial"/>
          <w:sz w:val="20"/>
          <w:szCs w:val="20"/>
        </w:rPr>
        <w:t xml:space="preserve">Poštne storitve za pošiljanje obvestilnih pisem in opomnikov, vključno z najmanj dvema opomnikoma za </w:t>
      </w:r>
      <w:r w:rsidR="00646A6E">
        <w:rPr>
          <w:rStyle w:val="Krepko"/>
          <w:rFonts w:cs="Arial"/>
          <w:b w:val="0"/>
          <w:bCs w:val="0"/>
          <w:sz w:val="20"/>
          <w:szCs w:val="20"/>
        </w:rPr>
        <w:t>respondent</w:t>
      </w:r>
      <w:r w:rsidRPr="003E5AE3">
        <w:rPr>
          <w:rFonts w:cs="Arial"/>
          <w:sz w:val="20"/>
          <w:szCs w:val="20"/>
        </w:rPr>
        <w:t>e, ki še niso sodelovali v raziskavi.</w:t>
      </w:r>
    </w:p>
    <w:p w14:paraId="71379ADC" w14:textId="77777777" w:rsidR="003E5AE3" w:rsidRPr="00D4297F" w:rsidRDefault="003E5AE3" w:rsidP="006B5602">
      <w:pPr>
        <w:numPr>
          <w:ilvl w:val="0"/>
          <w:numId w:val="28"/>
        </w:numPr>
        <w:spacing w:before="100" w:beforeAutospacing="1" w:after="100" w:afterAutospacing="1"/>
        <w:jc w:val="both"/>
        <w:rPr>
          <w:rFonts w:cs="Arial"/>
          <w:sz w:val="20"/>
          <w:szCs w:val="20"/>
        </w:rPr>
      </w:pPr>
      <w:r w:rsidRPr="003E5AE3">
        <w:rPr>
          <w:rFonts w:cs="Arial"/>
          <w:sz w:val="20"/>
          <w:szCs w:val="20"/>
        </w:rPr>
        <w:t xml:space="preserve">Udeležbo vodij terenskega zbiranja podatkov na mednarodnem usposabljanju za organizacijo in izvedbo terenskega anketiranja v okviru raziskave PIAAC, ki ga organizira mednarodni </w:t>
      </w:r>
      <w:r w:rsidRPr="00D4297F">
        <w:rPr>
          <w:rFonts w:cs="Arial"/>
          <w:sz w:val="20"/>
          <w:szCs w:val="20"/>
        </w:rPr>
        <w:t>konzorcij raziskave.</w:t>
      </w:r>
    </w:p>
    <w:p w14:paraId="7D3CE972" w14:textId="77777777" w:rsidR="003E5AE3" w:rsidRPr="00D4297F" w:rsidRDefault="003E5AE3" w:rsidP="006B5602">
      <w:pPr>
        <w:numPr>
          <w:ilvl w:val="0"/>
          <w:numId w:val="28"/>
        </w:numPr>
        <w:spacing w:before="100" w:beforeAutospacing="1" w:after="100" w:afterAutospacing="1"/>
        <w:jc w:val="both"/>
        <w:rPr>
          <w:rFonts w:cs="Arial"/>
          <w:sz w:val="20"/>
          <w:szCs w:val="20"/>
        </w:rPr>
      </w:pPr>
      <w:r w:rsidRPr="00D4297F">
        <w:rPr>
          <w:rFonts w:cs="Arial"/>
          <w:sz w:val="20"/>
          <w:szCs w:val="20"/>
        </w:rPr>
        <w:t>Strežniško infrastrukturo in informacijsko okolje, ki omogoča varen prenos, shranjevanje in upravljanje podatkov, zbranih v okviru terenskega anketiranja, v skladu z metodološkimi zahtevami raziskave PIAAC ter veljavno zakonodajo o varstvu osebnih podatkov.</w:t>
      </w:r>
    </w:p>
    <w:p w14:paraId="57E63549" w14:textId="2EC0FA6B" w:rsidR="0072790E" w:rsidRPr="005C0332" w:rsidRDefault="00BF017A" w:rsidP="00364B53">
      <w:pPr>
        <w:pStyle w:val="Navadensplet"/>
        <w:jc w:val="both"/>
        <w:rPr>
          <w:rFonts w:ascii="Arial" w:hAnsi="Arial" w:cs="Arial"/>
          <w:b/>
          <w:bCs/>
          <w:sz w:val="20"/>
          <w:szCs w:val="20"/>
        </w:rPr>
      </w:pPr>
      <w:r w:rsidRPr="005C0332">
        <w:rPr>
          <w:rFonts w:ascii="Arial" w:hAnsi="Arial" w:cs="Arial"/>
          <w:b/>
          <w:bCs/>
          <w:sz w:val="20"/>
          <w:szCs w:val="20"/>
        </w:rPr>
        <w:t>7</w:t>
      </w:r>
      <w:r w:rsidR="00EF3F0A" w:rsidRPr="005C0332">
        <w:rPr>
          <w:rFonts w:ascii="Arial" w:hAnsi="Arial" w:cs="Arial"/>
          <w:b/>
          <w:bCs/>
          <w:sz w:val="20"/>
          <w:szCs w:val="20"/>
        </w:rPr>
        <w:t xml:space="preserve">. </w:t>
      </w:r>
      <w:r w:rsidR="0016517B" w:rsidRPr="005C0332">
        <w:rPr>
          <w:rFonts w:ascii="Arial" w:hAnsi="Arial" w:cs="Arial"/>
          <w:b/>
          <w:bCs/>
          <w:sz w:val="20"/>
          <w:szCs w:val="20"/>
        </w:rPr>
        <w:t>T</w:t>
      </w:r>
      <w:r w:rsidR="0072790E" w:rsidRPr="005C0332">
        <w:rPr>
          <w:rFonts w:ascii="Arial" w:hAnsi="Arial" w:cs="Arial"/>
          <w:b/>
          <w:bCs/>
          <w:sz w:val="20"/>
          <w:szCs w:val="20"/>
        </w:rPr>
        <w:t>erminski načrt</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3"/>
        <w:gridCol w:w="3130"/>
        <w:gridCol w:w="2268"/>
        <w:gridCol w:w="2976"/>
      </w:tblGrid>
      <w:tr w:rsidR="005C0332" w:rsidRPr="005C0332" w14:paraId="546848CD" w14:textId="77777777" w:rsidTr="00183917">
        <w:trPr>
          <w:tblHeader/>
          <w:tblCellSpacing w:w="15" w:type="dxa"/>
        </w:trPr>
        <w:tc>
          <w:tcPr>
            <w:tcW w:w="0" w:type="auto"/>
            <w:vAlign w:val="center"/>
            <w:hideMark/>
          </w:tcPr>
          <w:p w14:paraId="25698313" w14:textId="77777777" w:rsidR="00183917" w:rsidRPr="005C0332" w:rsidRDefault="00183917" w:rsidP="00CB7994">
            <w:pPr>
              <w:jc w:val="center"/>
              <w:rPr>
                <w:rFonts w:cs="Arial"/>
                <w:b/>
                <w:bCs/>
                <w:sz w:val="16"/>
                <w:szCs w:val="16"/>
              </w:rPr>
            </w:pPr>
            <w:proofErr w:type="spellStart"/>
            <w:r w:rsidRPr="005C0332">
              <w:rPr>
                <w:rFonts w:cs="Arial"/>
                <w:b/>
                <w:bCs/>
                <w:sz w:val="16"/>
                <w:szCs w:val="16"/>
              </w:rPr>
              <w:t>Zap</w:t>
            </w:r>
            <w:proofErr w:type="spellEnd"/>
            <w:r w:rsidRPr="005C0332">
              <w:rPr>
                <w:rFonts w:cs="Arial"/>
                <w:b/>
                <w:bCs/>
                <w:sz w:val="16"/>
                <w:szCs w:val="16"/>
              </w:rPr>
              <w:t>. št.</w:t>
            </w:r>
          </w:p>
        </w:tc>
        <w:tc>
          <w:tcPr>
            <w:tcW w:w="0" w:type="auto"/>
            <w:vAlign w:val="center"/>
            <w:hideMark/>
          </w:tcPr>
          <w:p w14:paraId="5BD64086" w14:textId="77777777" w:rsidR="00183917" w:rsidRPr="005C0332" w:rsidRDefault="00183917" w:rsidP="00183917">
            <w:pPr>
              <w:rPr>
                <w:rFonts w:cs="Arial"/>
                <w:b/>
                <w:bCs/>
                <w:sz w:val="16"/>
                <w:szCs w:val="16"/>
              </w:rPr>
            </w:pPr>
            <w:r w:rsidRPr="005C0332">
              <w:rPr>
                <w:rFonts w:cs="Arial"/>
                <w:b/>
                <w:bCs/>
                <w:sz w:val="16"/>
                <w:szCs w:val="16"/>
              </w:rPr>
              <w:t>Aktivnost</w:t>
            </w:r>
          </w:p>
        </w:tc>
        <w:tc>
          <w:tcPr>
            <w:tcW w:w="2238" w:type="dxa"/>
            <w:vAlign w:val="center"/>
            <w:hideMark/>
          </w:tcPr>
          <w:p w14:paraId="6472D880" w14:textId="6E260AEF" w:rsidR="00183917" w:rsidRPr="005C0332" w:rsidRDefault="00183917" w:rsidP="00CB7994">
            <w:pPr>
              <w:jc w:val="center"/>
              <w:rPr>
                <w:rFonts w:cs="Arial"/>
                <w:b/>
                <w:bCs/>
                <w:sz w:val="16"/>
                <w:szCs w:val="16"/>
              </w:rPr>
            </w:pPr>
            <w:r w:rsidRPr="005C0332">
              <w:rPr>
                <w:rFonts w:cs="Arial"/>
                <w:b/>
                <w:bCs/>
                <w:sz w:val="16"/>
                <w:szCs w:val="16"/>
              </w:rPr>
              <w:t xml:space="preserve">Trajanje v mesecih </w:t>
            </w:r>
          </w:p>
        </w:tc>
        <w:tc>
          <w:tcPr>
            <w:tcW w:w="2931" w:type="dxa"/>
            <w:vAlign w:val="center"/>
            <w:hideMark/>
          </w:tcPr>
          <w:p w14:paraId="096A7A6F" w14:textId="4A04EE08" w:rsidR="00183917" w:rsidRPr="005C0332" w:rsidRDefault="00183917" w:rsidP="00CB7994">
            <w:pPr>
              <w:jc w:val="center"/>
              <w:rPr>
                <w:rFonts w:cs="Arial"/>
                <w:b/>
                <w:bCs/>
                <w:sz w:val="16"/>
                <w:szCs w:val="16"/>
              </w:rPr>
            </w:pPr>
            <w:r w:rsidRPr="005C0332">
              <w:rPr>
                <w:rFonts w:cs="Arial"/>
                <w:b/>
                <w:bCs/>
                <w:sz w:val="16"/>
                <w:szCs w:val="16"/>
              </w:rPr>
              <w:t xml:space="preserve">Izvedba </w:t>
            </w:r>
          </w:p>
        </w:tc>
      </w:tr>
      <w:tr w:rsidR="005C0332" w:rsidRPr="005C0332" w14:paraId="5520E099" w14:textId="77777777" w:rsidTr="00183917">
        <w:trPr>
          <w:tblCellSpacing w:w="15" w:type="dxa"/>
        </w:trPr>
        <w:tc>
          <w:tcPr>
            <w:tcW w:w="0" w:type="auto"/>
            <w:vAlign w:val="center"/>
            <w:hideMark/>
          </w:tcPr>
          <w:p w14:paraId="42901EF7" w14:textId="77777777" w:rsidR="00183917" w:rsidRPr="005C0332" w:rsidRDefault="00183917" w:rsidP="00CB7994">
            <w:pPr>
              <w:rPr>
                <w:rFonts w:cs="Arial"/>
                <w:sz w:val="16"/>
                <w:szCs w:val="16"/>
              </w:rPr>
            </w:pPr>
            <w:r w:rsidRPr="005C0332">
              <w:rPr>
                <w:rFonts w:cs="Arial"/>
                <w:sz w:val="16"/>
                <w:szCs w:val="16"/>
              </w:rPr>
              <w:t>1</w:t>
            </w:r>
          </w:p>
        </w:tc>
        <w:tc>
          <w:tcPr>
            <w:tcW w:w="0" w:type="auto"/>
            <w:vAlign w:val="center"/>
            <w:hideMark/>
          </w:tcPr>
          <w:p w14:paraId="2E00D2C8" w14:textId="5E08E26A" w:rsidR="00183917" w:rsidRPr="005C0332" w:rsidRDefault="00183917" w:rsidP="00CB7994">
            <w:pPr>
              <w:rPr>
                <w:rFonts w:cs="Arial"/>
                <w:sz w:val="16"/>
                <w:szCs w:val="16"/>
              </w:rPr>
            </w:pPr>
            <w:r w:rsidRPr="005C0332">
              <w:rPr>
                <w:rFonts w:cs="Arial"/>
                <w:sz w:val="16"/>
                <w:szCs w:val="16"/>
              </w:rPr>
              <w:t>Priprava na pilotno terensko raziskavo</w:t>
            </w:r>
          </w:p>
        </w:tc>
        <w:tc>
          <w:tcPr>
            <w:tcW w:w="2238" w:type="dxa"/>
            <w:vAlign w:val="center"/>
            <w:hideMark/>
          </w:tcPr>
          <w:p w14:paraId="3A94DC50" w14:textId="66AEA350" w:rsidR="00183917" w:rsidRPr="005C0332" w:rsidRDefault="00183917" w:rsidP="00CB7994">
            <w:pPr>
              <w:rPr>
                <w:rFonts w:cs="Arial"/>
                <w:sz w:val="16"/>
                <w:szCs w:val="16"/>
              </w:rPr>
            </w:pPr>
            <w:r w:rsidRPr="005C0332">
              <w:rPr>
                <w:rFonts w:cs="Arial"/>
                <w:sz w:val="16"/>
                <w:szCs w:val="16"/>
              </w:rPr>
              <w:t xml:space="preserve">4 meseci </w:t>
            </w:r>
          </w:p>
        </w:tc>
        <w:tc>
          <w:tcPr>
            <w:tcW w:w="2931" w:type="dxa"/>
            <w:vAlign w:val="center"/>
            <w:hideMark/>
          </w:tcPr>
          <w:p w14:paraId="2A6E7ECD" w14:textId="3ADF5232" w:rsidR="00183917" w:rsidRPr="005C0332" w:rsidRDefault="00183917" w:rsidP="00CB7994">
            <w:pPr>
              <w:rPr>
                <w:rFonts w:cs="Arial"/>
                <w:sz w:val="16"/>
                <w:szCs w:val="16"/>
              </w:rPr>
            </w:pPr>
            <w:r w:rsidRPr="005C0332">
              <w:rPr>
                <w:rFonts w:cs="Arial"/>
                <w:sz w:val="16"/>
                <w:szCs w:val="16"/>
              </w:rPr>
              <w:t xml:space="preserve">junij–september 2026 </w:t>
            </w:r>
          </w:p>
        </w:tc>
      </w:tr>
      <w:tr w:rsidR="005C0332" w:rsidRPr="005C0332" w14:paraId="520D4E3E" w14:textId="77777777" w:rsidTr="00183917">
        <w:trPr>
          <w:tblCellSpacing w:w="15" w:type="dxa"/>
        </w:trPr>
        <w:tc>
          <w:tcPr>
            <w:tcW w:w="0" w:type="auto"/>
            <w:vAlign w:val="center"/>
            <w:hideMark/>
          </w:tcPr>
          <w:p w14:paraId="695539B4" w14:textId="77777777" w:rsidR="00183917" w:rsidRPr="005C0332" w:rsidRDefault="00183917" w:rsidP="00CB7994">
            <w:pPr>
              <w:rPr>
                <w:rFonts w:cs="Arial"/>
                <w:sz w:val="16"/>
                <w:szCs w:val="16"/>
              </w:rPr>
            </w:pPr>
            <w:r w:rsidRPr="005C0332">
              <w:rPr>
                <w:rFonts w:cs="Arial"/>
                <w:sz w:val="16"/>
                <w:szCs w:val="16"/>
              </w:rPr>
              <w:t>2</w:t>
            </w:r>
          </w:p>
        </w:tc>
        <w:tc>
          <w:tcPr>
            <w:tcW w:w="0" w:type="auto"/>
            <w:vAlign w:val="center"/>
            <w:hideMark/>
          </w:tcPr>
          <w:p w14:paraId="05938C5B" w14:textId="5892DD0F" w:rsidR="00183917" w:rsidRPr="005C0332" w:rsidRDefault="00183917" w:rsidP="00CB7994">
            <w:pPr>
              <w:rPr>
                <w:rFonts w:cs="Arial"/>
                <w:sz w:val="16"/>
                <w:szCs w:val="16"/>
              </w:rPr>
            </w:pPr>
            <w:r w:rsidRPr="005C0332">
              <w:rPr>
                <w:rFonts w:cs="Arial"/>
                <w:sz w:val="16"/>
                <w:szCs w:val="16"/>
              </w:rPr>
              <w:t xml:space="preserve">Izvedba pilotne terenske raziskave </w:t>
            </w:r>
          </w:p>
        </w:tc>
        <w:tc>
          <w:tcPr>
            <w:tcW w:w="2238" w:type="dxa"/>
            <w:vAlign w:val="center"/>
            <w:hideMark/>
          </w:tcPr>
          <w:p w14:paraId="1E63D230" w14:textId="644C9C39" w:rsidR="00183917" w:rsidRPr="005C0332" w:rsidRDefault="00183917" w:rsidP="00CB7994">
            <w:pPr>
              <w:rPr>
                <w:rFonts w:cs="Arial"/>
                <w:sz w:val="16"/>
                <w:szCs w:val="16"/>
              </w:rPr>
            </w:pPr>
            <w:r w:rsidRPr="005C0332">
              <w:rPr>
                <w:rFonts w:cs="Arial"/>
                <w:sz w:val="16"/>
                <w:szCs w:val="16"/>
              </w:rPr>
              <w:t>2 meseca</w:t>
            </w:r>
          </w:p>
        </w:tc>
        <w:tc>
          <w:tcPr>
            <w:tcW w:w="2931" w:type="dxa"/>
            <w:vAlign w:val="center"/>
            <w:hideMark/>
          </w:tcPr>
          <w:p w14:paraId="2304892A" w14:textId="2F8DC1CD" w:rsidR="00183917" w:rsidRPr="005C0332" w:rsidRDefault="00183917" w:rsidP="00CB7994">
            <w:pPr>
              <w:rPr>
                <w:rFonts w:cs="Arial"/>
                <w:sz w:val="16"/>
                <w:szCs w:val="16"/>
              </w:rPr>
            </w:pPr>
            <w:r w:rsidRPr="005C0332">
              <w:rPr>
                <w:rFonts w:cs="Arial"/>
                <w:sz w:val="16"/>
                <w:szCs w:val="16"/>
              </w:rPr>
              <w:t>oktober- november 2026</w:t>
            </w:r>
          </w:p>
        </w:tc>
      </w:tr>
      <w:tr w:rsidR="005C0332" w:rsidRPr="005C0332" w14:paraId="5505AC4E" w14:textId="77777777" w:rsidTr="00183917">
        <w:trPr>
          <w:tblCellSpacing w:w="15" w:type="dxa"/>
        </w:trPr>
        <w:tc>
          <w:tcPr>
            <w:tcW w:w="0" w:type="auto"/>
            <w:vAlign w:val="center"/>
            <w:hideMark/>
          </w:tcPr>
          <w:p w14:paraId="637F89CC" w14:textId="77777777" w:rsidR="00183917" w:rsidRPr="005C0332" w:rsidRDefault="00183917" w:rsidP="00CB7994">
            <w:pPr>
              <w:rPr>
                <w:rFonts w:cs="Arial"/>
                <w:sz w:val="16"/>
                <w:szCs w:val="16"/>
              </w:rPr>
            </w:pPr>
            <w:r w:rsidRPr="005C0332">
              <w:rPr>
                <w:rFonts w:cs="Arial"/>
                <w:sz w:val="16"/>
                <w:szCs w:val="16"/>
              </w:rPr>
              <w:t>3</w:t>
            </w:r>
          </w:p>
        </w:tc>
        <w:tc>
          <w:tcPr>
            <w:tcW w:w="0" w:type="auto"/>
            <w:vAlign w:val="center"/>
            <w:hideMark/>
          </w:tcPr>
          <w:p w14:paraId="2ED64674" w14:textId="3F072806" w:rsidR="00183917" w:rsidRPr="005C0332" w:rsidRDefault="00183917" w:rsidP="00CB7994">
            <w:pPr>
              <w:rPr>
                <w:rFonts w:cs="Arial"/>
                <w:sz w:val="16"/>
                <w:szCs w:val="16"/>
              </w:rPr>
            </w:pPr>
            <w:r w:rsidRPr="005C0332">
              <w:rPr>
                <w:rFonts w:cs="Arial"/>
                <w:sz w:val="16"/>
                <w:szCs w:val="16"/>
              </w:rPr>
              <w:t xml:space="preserve">Zaključevanje pilotne terenske raziskave  </w:t>
            </w:r>
          </w:p>
        </w:tc>
        <w:tc>
          <w:tcPr>
            <w:tcW w:w="2238" w:type="dxa"/>
            <w:vAlign w:val="center"/>
            <w:hideMark/>
          </w:tcPr>
          <w:p w14:paraId="2362194A" w14:textId="57921D29" w:rsidR="00183917" w:rsidRPr="005C0332" w:rsidRDefault="00183917" w:rsidP="00CB7994">
            <w:pPr>
              <w:rPr>
                <w:rFonts w:cs="Arial"/>
                <w:sz w:val="16"/>
                <w:szCs w:val="16"/>
              </w:rPr>
            </w:pPr>
            <w:r w:rsidRPr="005C0332">
              <w:rPr>
                <w:rFonts w:cs="Arial"/>
                <w:sz w:val="16"/>
                <w:szCs w:val="16"/>
              </w:rPr>
              <w:t>4 meseci</w:t>
            </w:r>
          </w:p>
        </w:tc>
        <w:tc>
          <w:tcPr>
            <w:tcW w:w="2931" w:type="dxa"/>
            <w:vAlign w:val="center"/>
            <w:hideMark/>
          </w:tcPr>
          <w:p w14:paraId="59157CFC" w14:textId="7A75ED84" w:rsidR="00183917" w:rsidRPr="005C0332" w:rsidRDefault="00183917" w:rsidP="00CB7994">
            <w:pPr>
              <w:rPr>
                <w:rFonts w:cs="Arial"/>
                <w:sz w:val="16"/>
                <w:szCs w:val="16"/>
              </w:rPr>
            </w:pPr>
            <w:r w:rsidRPr="005C0332">
              <w:rPr>
                <w:rFonts w:cs="Arial"/>
                <w:sz w:val="16"/>
                <w:szCs w:val="16"/>
              </w:rPr>
              <w:t>december 2026-marec 2027</w:t>
            </w:r>
          </w:p>
        </w:tc>
      </w:tr>
      <w:tr w:rsidR="005C0332" w:rsidRPr="005C0332" w14:paraId="6EF280DE" w14:textId="77777777" w:rsidTr="00183917">
        <w:trPr>
          <w:tblCellSpacing w:w="15" w:type="dxa"/>
        </w:trPr>
        <w:tc>
          <w:tcPr>
            <w:tcW w:w="0" w:type="auto"/>
            <w:vAlign w:val="center"/>
            <w:hideMark/>
          </w:tcPr>
          <w:p w14:paraId="55B00B45" w14:textId="77777777" w:rsidR="00183917" w:rsidRPr="005C0332" w:rsidRDefault="00183917" w:rsidP="00183917">
            <w:pPr>
              <w:rPr>
                <w:rFonts w:cs="Arial"/>
                <w:sz w:val="16"/>
                <w:szCs w:val="16"/>
              </w:rPr>
            </w:pPr>
            <w:r w:rsidRPr="005C0332">
              <w:rPr>
                <w:rFonts w:cs="Arial"/>
                <w:sz w:val="16"/>
                <w:szCs w:val="16"/>
              </w:rPr>
              <w:t>4</w:t>
            </w:r>
          </w:p>
        </w:tc>
        <w:tc>
          <w:tcPr>
            <w:tcW w:w="0" w:type="auto"/>
            <w:vAlign w:val="center"/>
            <w:hideMark/>
          </w:tcPr>
          <w:p w14:paraId="5DAD3539" w14:textId="61395434" w:rsidR="00183917" w:rsidRPr="005C0332" w:rsidRDefault="00183917" w:rsidP="00183917">
            <w:pPr>
              <w:rPr>
                <w:rFonts w:cs="Arial"/>
                <w:sz w:val="16"/>
                <w:szCs w:val="16"/>
              </w:rPr>
            </w:pPr>
            <w:r w:rsidRPr="005C0332">
              <w:rPr>
                <w:rFonts w:cs="Arial"/>
                <w:sz w:val="16"/>
                <w:szCs w:val="16"/>
              </w:rPr>
              <w:t>Priprava na glavno terensko raziskavo</w:t>
            </w:r>
          </w:p>
        </w:tc>
        <w:tc>
          <w:tcPr>
            <w:tcW w:w="2238" w:type="dxa"/>
            <w:vAlign w:val="center"/>
            <w:hideMark/>
          </w:tcPr>
          <w:p w14:paraId="1ACCD045" w14:textId="0D475D62" w:rsidR="00183917" w:rsidRPr="005C0332" w:rsidRDefault="00183917" w:rsidP="00183917">
            <w:pPr>
              <w:rPr>
                <w:rFonts w:cs="Arial"/>
                <w:sz w:val="16"/>
                <w:szCs w:val="16"/>
              </w:rPr>
            </w:pPr>
            <w:r w:rsidRPr="005C0332">
              <w:rPr>
                <w:rFonts w:cs="Arial"/>
                <w:sz w:val="16"/>
                <w:szCs w:val="16"/>
              </w:rPr>
              <w:t>8 mesecev</w:t>
            </w:r>
          </w:p>
        </w:tc>
        <w:tc>
          <w:tcPr>
            <w:tcW w:w="2931" w:type="dxa"/>
            <w:vAlign w:val="center"/>
            <w:hideMark/>
          </w:tcPr>
          <w:p w14:paraId="509A7E4D" w14:textId="06A4B313" w:rsidR="00183917" w:rsidRPr="005C0332" w:rsidRDefault="00183917" w:rsidP="00183917">
            <w:pPr>
              <w:rPr>
                <w:rFonts w:cs="Arial"/>
                <w:sz w:val="16"/>
                <w:szCs w:val="16"/>
              </w:rPr>
            </w:pPr>
            <w:r w:rsidRPr="005C0332">
              <w:rPr>
                <w:rFonts w:cs="Arial"/>
                <w:sz w:val="16"/>
                <w:szCs w:val="16"/>
              </w:rPr>
              <w:t>april 2027-november 2027</w:t>
            </w:r>
          </w:p>
        </w:tc>
      </w:tr>
      <w:tr w:rsidR="005C0332" w:rsidRPr="005C0332" w14:paraId="0B0CC0CA" w14:textId="77777777" w:rsidTr="00183917">
        <w:trPr>
          <w:tblCellSpacing w:w="15" w:type="dxa"/>
        </w:trPr>
        <w:tc>
          <w:tcPr>
            <w:tcW w:w="0" w:type="auto"/>
            <w:vAlign w:val="center"/>
            <w:hideMark/>
          </w:tcPr>
          <w:p w14:paraId="6846A8FA" w14:textId="77777777" w:rsidR="00183917" w:rsidRPr="005C0332" w:rsidRDefault="00183917" w:rsidP="00183917">
            <w:pPr>
              <w:rPr>
                <w:rFonts w:cs="Arial"/>
                <w:sz w:val="16"/>
                <w:szCs w:val="16"/>
              </w:rPr>
            </w:pPr>
            <w:r w:rsidRPr="005C0332">
              <w:rPr>
                <w:rFonts w:cs="Arial"/>
                <w:sz w:val="16"/>
                <w:szCs w:val="16"/>
              </w:rPr>
              <w:t>5</w:t>
            </w:r>
          </w:p>
        </w:tc>
        <w:tc>
          <w:tcPr>
            <w:tcW w:w="0" w:type="auto"/>
            <w:vAlign w:val="center"/>
            <w:hideMark/>
          </w:tcPr>
          <w:p w14:paraId="79CD610C" w14:textId="7E92D378" w:rsidR="00183917" w:rsidRPr="005C0332" w:rsidRDefault="00183917" w:rsidP="00183917">
            <w:pPr>
              <w:rPr>
                <w:rFonts w:cs="Arial"/>
                <w:sz w:val="16"/>
                <w:szCs w:val="16"/>
              </w:rPr>
            </w:pPr>
            <w:r w:rsidRPr="005C0332">
              <w:rPr>
                <w:rFonts w:cs="Arial"/>
                <w:sz w:val="16"/>
                <w:szCs w:val="16"/>
              </w:rPr>
              <w:t xml:space="preserve">Izvedba glavne terenske raziskave </w:t>
            </w:r>
          </w:p>
        </w:tc>
        <w:tc>
          <w:tcPr>
            <w:tcW w:w="2238" w:type="dxa"/>
            <w:vAlign w:val="center"/>
            <w:hideMark/>
          </w:tcPr>
          <w:p w14:paraId="44694278" w14:textId="254FE445" w:rsidR="00183917" w:rsidRPr="005C0332" w:rsidRDefault="00183917" w:rsidP="00183917">
            <w:pPr>
              <w:rPr>
                <w:rFonts w:cs="Arial"/>
                <w:sz w:val="16"/>
                <w:szCs w:val="16"/>
              </w:rPr>
            </w:pPr>
            <w:r w:rsidRPr="005C0332">
              <w:rPr>
                <w:rFonts w:cs="Arial"/>
                <w:sz w:val="16"/>
                <w:szCs w:val="16"/>
              </w:rPr>
              <w:t>8 mesecev</w:t>
            </w:r>
          </w:p>
        </w:tc>
        <w:tc>
          <w:tcPr>
            <w:tcW w:w="2931" w:type="dxa"/>
            <w:vAlign w:val="center"/>
            <w:hideMark/>
          </w:tcPr>
          <w:p w14:paraId="3430BCC8" w14:textId="625B9F8E" w:rsidR="00183917" w:rsidRPr="005C0332" w:rsidRDefault="00183917" w:rsidP="00183917">
            <w:pPr>
              <w:rPr>
                <w:rFonts w:cs="Arial"/>
                <w:sz w:val="16"/>
                <w:szCs w:val="16"/>
              </w:rPr>
            </w:pPr>
            <w:r w:rsidRPr="005C0332">
              <w:rPr>
                <w:rFonts w:cs="Arial"/>
                <w:sz w:val="16"/>
                <w:szCs w:val="16"/>
              </w:rPr>
              <w:t>december 2027-julij 2028</w:t>
            </w:r>
          </w:p>
        </w:tc>
      </w:tr>
      <w:tr w:rsidR="005C0332" w:rsidRPr="005C0332" w14:paraId="161A39BE" w14:textId="77777777" w:rsidTr="00183917">
        <w:trPr>
          <w:tblCellSpacing w:w="15" w:type="dxa"/>
        </w:trPr>
        <w:tc>
          <w:tcPr>
            <w:tcW w:w="0" w:type="auto"/>
            <w:vAlign w:val="center"/>
            <w:hideMark/>
          </w:tcPr>
          <w:p w14:paraId="034CC779" w14:textId="77777777" w:rsidR="00183917" w:rsidRPr="005C0332" w:rsidRDefault="00183917" w:rsidP="00183917">
            <w:pPr>
              <w:rPr>
                <w:rFonts w:cs="Arial"/>
                <w:sz w:val="16"/>
                <w:szCs w:val="16"/>
              </w:rPr>
            </w:pPr>
            <w:r w:rsidRPr="005C0332">
              <w:rPr>
                <w:rFonts w:cs="Arial"/>
                <w:sz w:val="16"/>
                <w:szCs w:val="16"/>
              </w:rPr>
              <w:t>6</w:t>
            </w:r>
          </w:p>
        </w:tc>
        <w:tc>
          <w:tcPr>
            <w:tcW w:w="0" w:type="auto"/>
            <w:vAlign w:val="center"/>
            <w:hideMark/>
          </w:tcPr>
          <w:p w14:paraId="338D2860" w14:textId="2A74FA90" w:rsidR="00183917" w:rsidRPr="005C0332" w:rsidRDefault="00183917" w:rsidP="00183917">
            <w:pPr>
              <w:rPr>
                <w:rFonts w:cs="Arial"/>
                <w:sz w:val="16"/>
                <w:szCs w:val="16"/>
              </w:rPr>
            </w:pPr>
            <w:r w:rsidRPr="005C0332">
              <w:rPr>
                <w:rFonts w:cs="Arial"/>
                <w:sz w:val="16"/>
                <w:szCs w:val="16"/>
              </w:rPr>
              <w:t xml:space="preserve">Zaključevanje glavne terenske raziskave  </w:t>
            </w:r>
          </w:p>
        </w:tc>
        <w:tc>
          <w:tcPr>
            <w:tcW w:w="2238" w:type="dxa"/>
            <w:vAlign w:val="center"/>
            <w:hideMark/>
          </w:tcPr>
          <w:p w14:paraId="078DE671" w14:textId="4A921682" w:rsidR="00183917" w:rsidRPr="005C0332" w:rsidRDefault="00183917" w:rsidP="00183917">
            <w:pPr>
              <w:rPr>
                <w:rFonts w:cs="Arial"/>
                <w:sz w:val="16"/>
                <w:szCs w:val="16"/>
              </w:rPr>
            </w:pPr>
            <w:r w:rsidRPr="005C0332">
              <w:rPr>
                <w:rFonts w:cs="Arial"/>
                <w:sz w:val="16"/>
                <w:szCs w:val="16"/>
              </w:rPr>
              <w:t xml:space="preserve">5 mesecev </w:t>
            </w:r>
          </w:p>
        </w:tc>
        <w:tc>
          <w:tcPr>
            <w:tcW w:w="2931" w:type="dxa"/>
            <w:vAlign w:val="center"/>
            <w:hideMark/>
          </w:tcPr>
          <w:p w14:paraId="29029BDE" w14:textId="2977E84D" w:rsidR="00183917" w:rsidRPr="005C0332" w:rsidRDefault="00183917" w:rsidP="00183917">
            <w:pPr>
              <w:rPr>
                <w:rFonts w:cs="Arial"/>
                <w:sz w:val="16"/>
                <w:szCs w:val="16"/>
              </w:rPr>
            </w:pPr>
            <w:r w:rsidRPr="005C0332">
              <w:rPr>
                <w:rFonts w:cs="Arial"/>
                <w:sz w:val="16"/>
                <w:szCs w:val="16"/>
              </w:rPr>
              <w:t>avgust 2028-december 2028</w:t>
            </w:r>
          </w:p>
        </w:tc>
      </w:tr>
    </w:tbl>
    <w:p w14:paraId="64BF574B" w14:textId="3154A076" w:rsidR="0072790E" w:rsidRPr="005C0332" w:rsidRDefault="0072790E" w:rsidP="005C0332">
      <w:pPr>
        <w:spacing w:before="100" w:beforeAutospacing="1" w:after="100" w:afterAutospacing="1"/>
        <w:jc w:val="both"/>
        <w:rPr>
          <w:rFonts w:cs="Arial"/>
          <w:sz w:val="20"/>
          <w:szCs w:val="20"/>
        </w:rPr>
      </w:pPr>
      <w:r w:rsidRPr="005C0332">
        <w:rPr>
          <w:rFonts w:cs="Arial"/>
          <w:sz w:val="20"/>
          <w:szCs w:val="20"/>
        </w:rPr>
        <w:t>Natančna časovnica posameznih faz projekta se določi v izvedbenem načrtu raziskave, ki ga pripravi izvajalec in potrdi naročnik po podpisu pogodbe. Časovn</w:t>
      </w:r>
      <w:r w:rsidR="004149EC">
        <w:rPr>
          <w:rFonts w:cs="Arial"/>
          <w:sz w:val="20"/>
          <w:szCs w:val="20"/>
        </w:rPr>
        <w:t xml:space="preserve">a dinamika </w:t>
      </w:r>
      <w:r w:rsidRPr="005C0332">
        <w:rPr>
          <w:rFonts w:cs="Arial"/>
          <w:sz w:val="20"/>
          <w:szCs w:val="20"/>
        </w:rPr>
        <w:t xml:space="preserve">se lahko </w:t>
      </w:r>
      <w:r w:rsidR="00AC2B77" w:rsidRPr="005C0332">
        <w:rPr>
          <w:rFonts w:cs="Arial"/>
          <w:sz w:val="20"/>
          <w:szCs w:val="20"/>
        </w:rPr>
        <w:t xml:space="preserve">spreminja zaradi </w:t>
      </w:r>
      <w:r w:rsidR="004149EC">
        <w:rPr>
          <w:rFonts w:cs="Arial"/>
          <w:sz w:val="20"/>
          <w:szCs w:val="20"/>
        </w:rPr>
        <w:t xml:space="preserve">sprememb v </w:t>
      </w:r>
      <w:r w:rsidR="00AC2B77" w:rsidRPr="005C0332">
        <w:rPr>
          <w:rFonts w:cs="Arial"/>
          <w:sz w:val="20"/>
          <w:szCs w:val="20"/>
        </w:rPr>
        <w:t>mednarodn</w:t>
      </w:r>
      <w:r w:rsidR="004149EC">
        <w:rPr>
          <w:rFonts w:cs="Arial"/>
          <w:sz w:val="20"/>
          <w:szCs w:val="20"/>
        </w:rPr>
        <w:t>i</w:t>
      </w:r>
      <w:r w:rsidR="00AC2B77" w:rsidRPr="005C0332">
        <w:rPr>
          <w:rFonts w:cs="Arial"/>
          <w:sz w:val="20"/>
          <w:szCs w:val="20"/>
        </w:rPr>
        <w:t xml:space="preserve"> časovnic</w:t>
      </w:r>
      <w:r w:rsidR="004149EC">
        <w:rPr>
          <w:rFonts w:cs="Arial"/>
          <w:sz w:val="20"/>
          <w:szCs w:val="20"/>
        </w:rPr>
        <w:t>i</w:t>
      </w:r>
      <w:r w:rsidR="00AC2B77" w:rsidRPr="005C0332">
        <w:rPr>
          <w:rFonts w:cs="Arial"/>
          <w:sz w:val="20"/>
          <w:szCs w:val="20"/>
        </w:rPr>
        <w:t xml:space="preserve"> poteka raziskave. </w:t>
      </w:r>
    </w:p>
    <w:p w14:paraId="15EFE43B" w14:textId="77777777" w:rsidR="00F27E2B" w:rsidRPr="00364B53" w:rsidRDefault="00F27E2B" w:rsidP="00364B53">
      <w:pPr>
        <w:jc w:val="both"/>
        <w:rPr>
          <w:rFonts w:eastAsia="Arial" w:cs="Arial"/>
          <w:iCs/>
          <w:sz w:val="20"/>
          <w:szCs w:val="20"/>
        </w:rPr>
      </w:pPr>
    </w:p>
    <w:p w14:paraId="4F539D19" w14:textId="77777777" w:rsidR="00F27E2B" w:rsidRPr="00364B53" w:rsidRDefault="00F27E2B" w:rsidP="00364B53">
      <w:pPr>
        <w:jc w:val="both"/>
        <w:rPr>
          <w:rFonts w:eastAsia="Arial" w:cs="Arial"/>
          <w:i/>
          <w:sz w:val="20"/>
          <w:szCs w:val="20"/>
        </w:rPr>
      </w:pPr>
    </w:p>
    <w:p w14:paraId="05BB2DB1" w14:textId="77777777" w:rsidR="00F27E2B" w:rsidRPr="00364B53" w:rsidRDefault="00F27E2B" w:rsidP="00364B53">
      <w:pPr>
        <w:jc w:val="both"/>
        <w:rPr>
          <w:rFonts w:eastAsia="Arial" w:cs="Arial"/>
          <w:i/>
          <w:sz w:val="20"/>
          <w:szCs w:val="20"/>
        </w:rPr>
      </w:pPr>
    </w:p>
    <w:p w14:paraId="49654232" w14:textId="77777777" w:rsidR="00F27E2B" w:rsidRPr="00364B53" w:rsidRDefault="00F27E2B" w:rsidP="00364B53">
      <w:pPr>
        <w:jc w:val="both"/>
        <w:rPr>
          <w:rFonts w:eastAsia="Arial" w:cs="Arial"/>
          <w:i/>
          <w:sz w:val="20"/>
          <w:szCs w:val="20"/>
        </w:rPr>
      </w:pPr>
    </w:p>
    <w:p w14:paraId="2CF19C33" w14:textId="77777777" w:rsidR="00F27E2B" w:rsidRPr="00364B53" w:rsidRDefault="00F27E2B" w:rsidP="00364B53">
      <w:pPr>
        <w:jc w:val="both"/>
        <w:rPr>
          <w:rFonts w:eastAsia="Arial" w:cs="Arial"/>
          <w:i/>
          <w:sz w:val="20"/>
          <w:szCs w:val="20"/>
        </w:rPr>
      </w:pPr>
    </w:p>
    <w:sectPr w:rsidR="00F27E2B" w:rsidRPr="00364B53" w:rsidSect="00251D9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7F36" w14:textId="77777777" w:rsidR="00476E6F" w:rsidRDefault="00476E6F">
      <w:r>
        <w:separator/>
      </w:r>
    </w:p>
  </w:endnote>
  <w:endnote w:type="continuationSeparator" w:id="0">
    <w:p w14:paraId="52BEA682" w14:textId="77777777" w:rsidR="00476E6F" w:rsidRDefault="00476E6F">
      <w:r>
        <w:continuationSeparator/>
      </w:r>
    </w:p>
  </w:endnote>
  <w:endnote w:type="continuationNotice" w:id="1">
    <w:p w14:paraId="56905EFE" w14:textId="77777777" w:rsidR="00476E6F" w:rsidRDefault="00476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FB18" w14:textId="6045DD96"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871D75">
      <w:rPr>
        <w:rStyle w:val="tevilkastrani"/>
        <w:noProof/>
      </w:rPr>
      <w:t>12</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871D75">
      <w:rPr>
        <w:rStyle w:val="tevilkastrani"/>
        <w:noProof/>
      </w:rPr>
      <w:t>13</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tcPr>
        <w:p w14:paraId="209CA22B" w14:textId="76304615" w:rsidR="0016150A" w:rsidRPr="005A785E" w:rsidRDefault="0016150A" w:rsidP="002618E0">
          <w:pPr>
            <w:rPr>
              <w:noProof/>
            </w:rPr>
          </w:pPr>
        </w:p>
      </w:tc>
      <w:tc>
        <w:tcPr>
          <w:tcW w:w="4605" w:type="dxa"/>
        </w:tcPr>
        <w:p w14:paraId="3405FF8C" w14:textId="6A6894CF"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71D7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71D75">
            <w:rPr>
              <w:rStyle w:val="tevilkastrani"/>
              <w:rFonts w:cs="Arial"/>
              <w:noProof/>
            </w:rPr>
            <w:t>13</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E234" w14:textId="77777777" w:rsidR="00476E6F" w:rsidRDefault="00476E6F">
      <w:r>
        <w:separator/>
      </w:r>
    </w:p>
  </w:footnote>
  <w:footnote w:type="continuationSeparator" w:id="0">
    <w:p w14:paraId="73022D7E" w14:textId="77777777" w:rsidR="00476E6F" w:rsidRDefault="00476E6F">
      <w:r>
        <w:continuationSeparator/>
      </w:r>
    </w:p>
  </w:footnote>
  <w:footnote w:type="continuationNotice" w:id="1">
    <w:p w14:paraId="2C4398C2" w14:textId="77777777" w:rsidR="00476E6F" w:rsidRDefault="00476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4A2DF39" w14:paraId="258F3D28" w14:textId="77777777" w:rsidTr="44A2DF39">
      <w:trPr>
        <w:trHeight w:val="300"/>
      </w:trPr>
      <w:tc>
        <w:tcPr>
          <w:tcW w:w="3020" w:type="dxa"/>
        </w:tcPr>
        <w:p w14:paraId="141CA55C" w14:textId="42251CB9" w:rsidR="44A2DF39" w:rsidRDefault="44A2DF39" w:rsidP="44A2DF39">
          <w:pPr>
            <w:pStyle w:val="Glava"/>
            <w:ind w:left="-115"/>
          </w:pPr>
        </w:p>
      </w:tc>
      <w:tc>
        <w:tcPr>
          <w:tcW w:w="3020" w:type="dxa"/>
        </w:tcPr>
        <w:p w14:paraId="546C5E7C" w14:textId="2BA5ADF0" w:rsidR="44A2DF39" w:rsidRDefault="44A2DF39" w:rsidP="44A2DF39">
          <w:pPr>
            <w:pStyle w:val="Glava"/>
            <w:jc w:val="center"/>
          </w:pPr>
        </w:p>
      </w:tc>
      <w:tc>
        <w:tcPr>
          <w:tcW w:w="3020" w:type="dxa"/>
        </w:tcPr>
        <w:p w14:paraId="63F61144" w14:textId="2300793A" w:rsidR="44A2DF39" w:rsidRDefault="44A2DF39" w:rsidP="44A2DF39">
          <w:pPr>
            <w:pStyle w:val="Glava"/>
            <w:ind w:right="-115"/>
            <w:jc w:val="right"/>
          </w:pPr>
        </w:p>
      </w:tc>
    </w:tr>
  </w:tbl>
  <w:p w14:paraId="5DAC3832" w14:textId="4F7F2A25" w:rsidR="44A2DF39" w:rsidRDefault="44A2DF39" w:rsidP="44A2DF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DCE5" w14:textId="0A39AEB0" w:rsidR="005F6AF4" w:rsidRDefault="00C43777" w:rsidP="44A2DF39">
    <w:r>
      <w:rPr>
        <w:noProof/>
      </w:rPr>
      <w:drawing>
        <wp:inline distT="0" distB="0" distL="0" distR="0" wp14:anchorId="61EF4A89" wp14:editId="340B573E">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16150A" w:rsidRPr="00A66B22" w14:paraId="3D22D01A" w14:textId="77777777" w:rsidTr="005F6AF4">
      <w:tc>
        <w:tcPr>
          <w:tcW w:w="4039" w:type="dxa"/>
          <w:tcBorders>
            <w:top w:val="single" w:sz="4" w:space="0" w:color="auto"/>
          </w:tcBorders>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tcPr>
        <w:p w14:paraId="42BF3A0D" w14:textId="716D1485" w:rsidR="0016150A" w:rsidRPr="00A66B22" w:rsidRDefault="0016150A" w:rsidP="005F6AF4">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w:t>
          </w:r>
          <w:r w:rsidR="005F6AF4">
            <w:rPr>
              <w:rFonts w:cs="Arial"/>
              <w:sz w:val="16"/>
              <w:szCs w:val="16"/>
            </w:rPr>
            <w:t>2</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47A"/>
    <w:multiLevelType w:val="multilevel"/>
    <w:tmpl w:val="71F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E1872F7"/>
    <w:multiLevelType w:val="multilevel"/>
    <w:tmpl w:val="7CA40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66C8E"/>
    <w:multiLevelType w:val="multilevel"/>
    <w:tmpl w:val="AA82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636C8"/>
    <w:multiLevelType w:val="multilevel"/>
    <w:tmpl w:val="BB0E8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72428"/>
    <w:multiLevelType w:val="multilevel"/>
    <w:tmpl w:val="9550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C469D3"/>
    <w:multiLevelType w:val="multilevel"/>
    <w:tmpl w:val="0B288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844919"/>
    <w:multiLevelType w:val="multilevel"/>
    <w:tmpl w:val="F390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C527CF"/>
    <w:multiLevelType w:val="hybridMultilevel"/>
    <w:tmpl w:val="C682E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664C01"/>
    <w:multiLevelType w:val="multilevel"/>
    <w:tmpl w:val="0DB2E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ED5959"/>
    <w:multiLevelType w:val="multilevel"/>
    <w:tmpl w:val="EA02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EE12B9"/>
    <w:multiLevelType w:val="multilevel"/>
    <w:tmpl w:val="E0AC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B609D3"/>
    <w:multiLevelType w:val="multilevel"/>
    <w:tmpl w:val="17322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33796B"/>
    <w:multiLevelType w:val="multilevel"/>
    <w:tmpl w:val="BA28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4230F1"/>
    <w:multiLevelType w:val="multilevel"/>
    <w:tmpl w:val="B5CE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672BE"/>
    <w:multiLevelType w:val="multilevel"/>
    <w:tmpl w:val="5028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226E0F"/>
    <w:multiLevelType w:val="multilevel"/>
    <w:tmpl w:val="1B24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E046F2"/>
    <w:multiLevelType w:val="multilevel"/>
    <w:tmpl w:val="F71E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5FA"/>
    <w:multiLevelType w:val="multilevel"/>
    <w:tmpl w:val="80CE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104BD"/>
    <w:multiLevelType w:val="multilevel"/>
    <w:tmpl w:val="F5D6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426CB5"/>
    <w:multiLevelType w:val="multilevel"/>
    <w:tmpl w:val="4F94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476608"/>
    <w:multiLevelType w:val="multilevel"/>
    <w:tmpl w:val="2426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C237F"/>
    <w:multiLevelType w:val="multilevel"/>
    <w:tmpl w:val="E2A6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5B5B89"/>
    <w:multiLevelType w:val="hybridMultilevel"/>
    <w:tmpl w:val="9D983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43547F"/>
    <w:multiLevelType w:val="hybridMultilevel"/>
    <w:tmpl w:val="C316B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BE47DE"/>
    <w:multiLevelType w:val="multilevel"/>
    <w:tmpl w:val="9A3A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5A6258"/>
    <w:multiLevelType w:val="multilevel"/>
    <w:tmpl w:val="1AD0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970D9C"/>
    <w:multiLevelType w:val="multilevel"/>
    <w:tmpl w:val="8184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447F1"/>
    <w:multiLevelType w:val="multilevel"/>
    <w:tmpl w:val="519A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180D42"/>
    <w:multiLevelType w:val="multilevel"/>
    <w:tmpl w:val="85D23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C8730E"/>
    <w:multiLevelType w:val="multilevel"/>
    <w:tmpl w:val="52B8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311A5"/>
    <w:multiLevelType w:val="multilevel"/>
    <w:tmpl w:val="375C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EB58CB"/>
    <w:multiLevelType w:val="hybridMultilevel"/>
    <w:tmpl w:val="541E7CCC"/>
    <w:lvl w:ilvl="0" w:tplc="3CD87474">
      <w:start w:val="1"/>
      <w:numFmt w:val="bullet"/>
      <w:lvlText w:val=""/>
      <w:lvlJc w:val="left"/>
      <w:pPr>
        <w:ind w:left="1440" w:hanging="360"/>
      </w:pPr>
      <w:rPr>
        <w:rFonts w:ascii="Wingdings" w:hAnsi="Wingdings"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C15357F"/>
    <w:multiLevelType w:val="multilevel"/>
    <w:tmpl w:val="2362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A769C5"/>
    <w:multiLevelType w:val="multilevel"/>
    <w:tmpl w:val="E2E2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6141AA"/>
    <w:multiLevelType w:val="multilevel"/>
    <w:tmpl w:val="8FF8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1C53C1"/>
    <w:multiLevelType w:val="multilevel"/>
    <w:tmpl w:val="C018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350708"/>
    <w:multiLevelType w:val="multilevel"/>
    <w:tmpl w:val="E54AD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754653"/>
    <w:multiLevelType w:val="multilevel"/>
    <w:tmpl w:val="45FC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6E695A"/>
    <w:multiLevelType w:val="multilevel"/>
    <w:tmpl w:val="E118E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89495F"/>
    <w:multiLevelType w:val="multilevel"/>
    <w:tmpl w:val="1590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F975DC"/>
    <w:multiLevelType w:val="multilevel"/>
    <w:tmpl w:val="7DD8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6434F4"/>
    <w:multiLevelType w:val="multilevel"/>
    <w:tmpl w:val="42F8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164DB7"/>
    <w:multiLevelType w:val="hybridMultilevel"/>
    <w:tmpl w:val="54DAC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0293621">
    <w:abstractNumId w:val="2"/>
  </w:num>
  <w:num w:numId="2" w16cid:durableId="1287008064">
    <w:abstractNumId w:val="1"/>
  </w:num>
  <w:num w:numId="3" w16cid:durableId="1700619649">
    <w:abstractNumId w:val="20"/>
  </w:num>
  <w:num w:numId="4" w16cid:durableId="1102721963">
    <w:abstractNumId w:val="12"/>
  </w:num>
  <w:num w:numId="5" w16cid:durableId="2111201745">
    <w:abstractNumId w:val="26"/>
  </w:num>
  <w:num w:numId="6" w16cid:durableId="308290388">
    <w:abstractNumId w:val="34"/>
  </w:num>
  <w:num w:numId="7" w16cid:durableId="1317147351">
    <w:abstractNumId w:val="3"/>
  </w:num>
  <w:num w:numId="8" w16cid:durableId="1952592855">
    <w:abstractNumId w:val="8"/>
  </w:num>
  <w:num w:numId="9" w16cid:durableId="1163161251">
    <w:abstractNumId w:val="13"/>
  </w:num>
  <w:num w:numId="10" w16cid:durableId="2138453478">
    <w:abstractNumId w:val="21"/>
  </w:num>
  <w:num w:numId="11" w16cid:durableId="1704666800">
    <w:abstractNumId w:val="24"/>
  </w:num>
  <w:num w:numId="12" w16cid:durableId="143476935">
    <w:abstractNumId w:val="22"/>
  </w:num>
  <w:num w:numId="13" w16cid:durableId="97871709">
    <w:abstractNumId w:val="5"/>
  </w:num>
  <w:num w:numId="14" w16cid:durableId="605775645">
    <w:abstractNumId w:val="41"/>
  </w:num>
  <w:num w:numId="15" w16cid:durableId="1981185324">
    <w:abstractNumId w:val="40"/>
  </w:num>
  <w:num w:numId="16" w16cid:durableId="484248747">
    <w:abstractNumId w:val="43"/>
  </w:num>
  <w:num w:numId="17" w16cid:durableId="802312212">
    <w:abstractNumId w:val="11"/>
  </w:num>
  <w:num w:numId="18" w16cid:durableId="1421365377">
    <w:abstractNumId w:val="39"/>
  </w:num>
  <w:num w:numId="19" w16cid:durableId="1400980838">
    <w:abstractNumId w:val="10"/>
  </w:num>
  <w:num w:numId="20" w16cid:durableId="642122237">
    <w:abstractNumId w:val="42"/>
  </w:num>
  <w:num w:numId="21" w16cid:durableId="1519808585">
    <w:abstractNumId w:val="27"/>
  </w:num>
  <w:num w:numId="22" w16cid:durableId="773481645">
    <w:abstractNumId w:val="38"/>
  </w:num>
  <w:num w:numId="23" w16cid:durableId="49427614">
    <w:abstractNumId w:val="14"/>
  </w:num>
  <w:num w:numId="24" w16cid:durableId="507064491">
    <w:abstractNumId w:val="28"/>
  </w:num>
  <w:num w:numId="25" w16cid:durableId="656805261">
    <w:abstractNumId w:val="36"/>
  </w:num>
  <w:num w:numId="26" w16cid:durableId="173688482">
    <w:abstractNumId w:val="16"/>
  </w:num>
  <w:num w:numId="27" w16cid:durableId="457141902">
    <w:abstractNumId w:val="7"/>
  </w:num>
  <w:num w:numId="28" w16cid:durableId="1978875299">
    <w:abstractNumId w:val="4"/>
  </w:num>
  <w:num w:numId="29" w16cid:durableId="2002197084">
    <w:abstractNumId w:val="0"/>
  </w:num>
  <w:num w:numId="30" w16cid:durableId="1034571957">
    <w:abstractNumId w:val="33"/>
  </w:num>
  <w:num w:numId="31" w16cid:durableId="988439298">
    <w:abstractNumId w:val="9"/>
  </w:num>
  <w:num w:numId="32" w16cid:durableId="1463107982">
    <w:abstractNumId w:val="45"/>
  </w:num>
  <w:num w:numId="33" w16cid:durableId="463472306">
    <w:abstractNumId w:val="25"/>
  </w:num>
  <w:num w:numId="34" w16cid:durableId="1543327366">
    <w:abstractNumId w:val="29"/>
  </w:num>
  <w:num w:numId="35" w16cid:durableId="1576622719">
    <w:abstractNumId w:val="15"/>
  </w:num>
  <w:num w:numId="36" w16cid:durableId="1972010981">
    <w:abstractNumId w:val="31"/>
  </w:num>
  <w:num w:numId="37" w16cid:durableId="420024833">
    <w:abstractNumId w:val="35"/>
  </w:num>
  <w:num w:numId="38" w16cid:durableId="1825660382">
    <w:abstractNumId w:val="30"/>
  </w:num>
  <w:num w:numId="39" w16cid:durableId="956178179">
    <w:abstractNumId w:val="6"/>
  </w:num>
  <w:num w:numId="40" w16cid:durableId="203295950">
    <w:abstractNumId w:val="44"/>
  </w:num>
  <w:num w:numId="41" w16cid:durableId="896470708">
    <w:abstractNumId w:val="19"/>
  </w:num>
  <w:num w:numId="42" w16cid:durableId="270210997">
    <w:abstractNumId w:val="23"/>
  </w:num>
  <w:num w:numId="43" w16cid:durableId="824854759">
    <w:abstractNumId w:val="32"/>
  </w:num>
  <w:num w:numId="44" w16cid:durableId="1077291201">
    <w:abstractNumId w:val="17"/>
  </w:num>
  <w:num w:numId="45" w16cid:durableId="1995983700">
    <w:abstractNumId w:val="18"/>
  </w:num>
  <w:num w:numId="46" w16cid:durableId="1066684403">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2A56"/>
    <w:rsid w:val="00004228"/>
    <w:rsid w:val="00005413"/>
    <w:rsid w:val="00005954"/>
    <w:rsid w:val="00005980"/>
    <w:rsid w:val="00013B00"/>
    <w:rsid w:val="000158D7"/>
    <w:rsid w:val="00015B5A"/>
    <w:rsid w:val="000243EF"/>
    <w:rsid w:val="000265BD"/>
    <w:rsid w:val="00026713"/>
    <w:rsid w:val="000304FA"/>
    <w:rsid w:val="00031B17"/>
    <w:rsid w:val="00033DA0"/>
    <w:rsid w:val="000354C7"/>
    <w:rsid w:val="00036A6D"/>
    <w:rsid w:val="000412BC"/>
    <w:rsid w:val="00041EB9"/>
    <w:rsid w:val="00042D0E"/>
    <w:rsid w:val="00046CE2"/>
    <w:rsid w:val="0005065F"/>
    <w:rsid w:val="00056ED6"/>
    <w:rsid w:val="000576FB"/>
    <w:rsid w:val="0006325D"/>
    <w:rsid w:val="00065CBC"/>
    <w:rsid w:val="00066C5B"/>
    <w:rsid w:val="000686B5"/>
    <w:rsid w:val="000716BE"/>
    <w:rsid w:val="00073A42"/>
    <w:rsid w:val="000750F0"/>
    <w:rsid w:val="00075944"/>
    <w:rsid w:val="00075E36"/>
    <w:rsid w:val="0008283E"/>
    <w:rsid w:val="00082E32"/>
    <w:rsid w:val="00085016"/>
    <w:rsid w:val="000878AA"/>
    <w:rsid w:val="00093DDA"/>
    <w:rsid w:val="00096243"/>
    <w:rsid w:val="00096BE4"/>
    <w:rsid w:val="000A0885"/>
    <w:rsid w:val="000B103F"/>
    <w:rsid w:val="000C23A5"/>
    <w:rsid w:val="000C4583"/>
    <w:rsid w:val="000D0FFD"/>
    <w:rsid w:val="000D2095"/>
    <w:rsid w:val="000D33E4"/>
    <w:rsid w:val="000D525A"/>
    <w:rsid w:val="000D76C2"/>
    <w:rsid w:val="000E1614"/>
    <w:rsid w:val="000E1875"/>
    <w:rsid w:val="000E2C7E"/>
    <w:rsid w:val="000E31B3"/>
    <w:rsid w:val="000E37C2"/>
    <w:rsid w:val="000E41E1"/>
    <w:rsid w:val="000E7050"/>
    <w:rsid w:val="000F4BAD"/>
    <w:rsid w:val="0010032B"/>
    <w:rsid w:val="00100451"/>
    <w:rsid w:val="00101B68"/>
    <w:rsid w:val="00102571"/>
    <w:rsid w:val="00105A69"/>
    <w:rsid w:val="00111E0A"/>
    <w:rsid w:val="00114401"/>
    <w:rsid w:val="0011628E"/>
    <w:rsid w:val="00124DCF"/>
    <w:rsid w:val="0012533E"/>
    <w:rsid w:val="001314C1"/>
    <w:rsid w:val="001352C1"/>
    <w:rsid w:val="00135F48"/>
    <w:rsid w:val="0014021F"/>
    <w:rsid w:val="00143927"/>
    <w:rsid w:val="00144147"/>
    <w:rsid w:val="00144B8D"/>
    <w:rsid w:val="001479B7"/>
    <w:rsid w:val="00155DD7"/>
    <w:rsid w:val="001575ED"/>
    <w:rsid w:val="0016150A"/>
    <w:rsid w:val="00163CDA"/>
    <w:rsid w:val="0016517B"/>
    <w:rsid w:val="00166414"/>
    <w:rsid w:val="00170DA4"/>
    <w:rsid w:val="00172007"/>
    <w:rsid w:val="0017296F"/>
    <w:rsid w:val="00174BFE"/>
    <w:rsid w:val="00183318"/>
    <w:rsid w:val="00183627"/>
    <w:rsid w:val="00183917"/>
    <w:rsid w:val="00187414"/>
    <w:rsid w:val="001A192F"/>
    <w:rsid w:val="001A2164"/>
    <w:rsid w:val="001A44EA"/>
    <w:rsid w:val="001A7BD0"/>
    <w:rsid w:val="001B2275"/>
    <w:rsid w:val="001B3C09"/>
    <w:rsid w:val="001B78AB"/>
    <w:rsid w:val="001B7AB5"/>
    <w:rsid w:val="001C0268"/>
    <w:rsid w:val="001C0941"/>
    <w:rsid w:val="001C5B1A"/>
    <w:rsid w:val="001D16E0"/>
    <w:rsid w:val="001D694D"/>
    <w:rsid w:val="001D712F"/>
    <w:rsid w:val="001E1BF6"/>
    <w:rsid w:val="001E2C8A"/>
    <w:rsid w:val="001F4011"/>
    <w:rsid w:val="001F61EF"/>
    <w:rsid w:val="001F6A80"/>
    <w:rsid w:val="001F6F0F"/>
    <w:rsid w:val="001F77B0"/>
    <w:rsid w:val="0020233B"/>
    <w:rsid w:val="00203CC9"/>
    <w:rsid w:val="00212DA5"/>
    <w:rsid w:val="00213ABA"/>
    <w:rsid w:val="00213CCB"/>
    <w:rsid w:val="00215C5D"/>
    <w:rsid w:val="0021608D"/>
    <w:rsid w:val="00217997"/>
    <w:rsid w:val="00227FB0"/>
    <w:rsid w:val="00231CFA"/>
    <w:rsid w:val="00232D3F"/>
    <w:rsid w:val="00233407"/>
    <w:rsid w:val="00235E41"/>
    <w:rsid w:val="00236F9E"/>
    <w:rsid w:val="002413BB"/>
    <w:rsid w:val="00241698"/>
    <w:rsid w:val="00251331"/>
    <w:rsid w:val="00251D3F"/>
    <w:rsid w:val="00251D9A"/>
    <w:rsid w:val="0025350B"/>
    <w:rsid w:val="002618E0"/>
    <w:rsid w:val="00263BEF"/>
    <w:rsid w:val="00270890"/>
    <w:rsid w:val="002711AE"/>
    <w:rsid w:val="00272309"/>
    <w:rsid w:val="00273761"/>
    <w:rsid w:val="00277706"/>
    <w:rsid w:val="00283EE6"/>
    <w:rsid w:val="00285A1F"/>
    <w:rsid w:val="00285B81"/>
    <w:rsid w:val="00287917"/>
    <w:rsid w:val="002969CD"/>
    <w:rsid w:val="00297CD2"/>
    <w:rsid w:val="002A0194"/>
    <w:rsid w:val="002A6A46"/>
    <w:rsid w:val="002B12FD"/>
    <w:rsid w:val="002B28E0"/>
    <w:rsid w:val="002D6A3C"/>
    <w:rsid w:val="002D7F56"/>
    <w:rsid w:val="002E1329"/>
    <w:rsid w:val="002E2FD3"/>
    <w:rsid w:val="002E6B63"/>
    <w:rsid w:val="002F0041"/>
    <w:rsid w:val="002F290B"/>
    <w:rsid w:val="002F68A9"/>
    <w:rsid w:val="002F777E"/>
    <w:rsid w:val="00301033"/>
    <w:rsid w:val="0030693D"/>
    <w:rsid w:val="00312956"/>
    <w:rsid w:val="00315EE6"/>
    <w:rsid w:val="0031652B"/>
    <w:rsid w:val="00323CDF"/>
    <w:rsid w:val="003242CF"/>
    <w:rsid w:val="00324C4C"/>
    <w:rsid w:val="00325D8B"/>
    <w:rsid w:val="00326834"/>
    <w:rsid w:val="0033223E"/>
    <w:rsid w:val="0033370E"/>
    <w:rsid w:val="003349B5"/>
    <w:rsid w:val="00336D72"/>
    <w:rsid w:val="00341928"/>
    <w:rsid w:val="00346E0E"/>
    <w:rsid w:val="0035043A"/>
    <w:rsid w:val="00364B53"/>
    <w:rsid w:val="00366ED6"/>
    <w:rsid w:val="00367250"/>
    <w:rsid w:val="00367403"/>
    <w:rsid w:val="00367AC0"/>
    <w:rsid w:val="00370866"/>
    <w:rsid w:val="00371258"/>
    <w:rsid w:val="0037231D"/>
    <w:rsid w:val="0037290D"/>
    <w:rsid w:val="00380365"/>
    <w:rsid w:val="003804FF"/>
    <w:rsid w:val="00380667"/>
    <w:rsid w:val="00381AE2"/>
    <w:rsid w:val="00384E94"/>
    <w:rsid w:val="00386EEF"/>
    <w:rsid w:val="00386FFA"/>
    <w:rsid w:val="00392963"/>
    <w:rsid w:val="00395AA9"/>
    <w:rsid w:val="00395F0D"/>
    <w:rsid w:val="003A05F3"/>
    <w:rsid w:val="003B2186"/>
    <w:rsid w:val="003B31CD"/>
    <w:rsid w:val="003B36FC"/>
    <w:rsid w:val="003B3E83"/>
    <w:rsid w:val="003B4502"/>
    <w:rsid w:val="003C0B6A"/>
    <w:rsid w:val="003C12E3"/>
    <w:rsid w:val="003C485B"/>
    <w:rsid w:val="003CF9B9"/>
    <w:rsid w:val="003D1272"/>
    <w:rsid w:val="003E3DDB"/>
    <w:rsid w:val="003E3F74"/>
    <w:rsid w:val="003E4CFC"/>
    <w:rsid w:val="003E5AE3"/>
    <w:rsid w:val="003E5C55"/>
    <w:rsid w:val="003F0035"/>
    <w:rsid w:val="003F0D79"/>
    <w:rsid w:val="003F0DE7"/>
    <w:rsid w:val="003F3D17"/>
    <w:rsid w:val="003F4DE6"/>
    <w:rsid w:val="004049B8"/>
    <w:rsid w:val="004061D5"/>
    <w:rsid w:val="00406373"/>
    <w:rsid w:val="004121B1"/>
    <w:rsid w:val="00412C32"/>
    <w:rsid w:val="004149EC"/>
    <w:rsid w:val="00417146"/>
    <w:rsid w:val="004311D6"/>
    <w:rsid w:val="0043532D"/>
    <w:rsid w:val="00436BD9"/>
    <w:rsid w:val="00436ED9"/>
    <w:rsid w:val="00443F58"/>
    <w:rsid w:val="00445049"/>
    <w:rsid w:val="004464FC"/>
    <w:rsid w:val="0045201D"/>
    <w:rsid w:val="00452727"/>
    <w:rsid w:val="004527D6"/>
    <w:rsid w:val="00453B08"/>
    <w:rsid w:val="00453FDD"/>
    <w:rsid w:val="004549FC"/>
    <w:rsid w:val="00455EB9"/>
    <w:rsid w:val="004648F7"/>
    <w:rsid w:val="00466B44"/>
    <w:rsid w:val="004720C5"/>
    <w:rsid w:val="0047643E"/>
    <w:rsid w:val="00476E6F"/>
    <w:rsid w:val="004801D0"/>
    <w:rsid w:val="00481A64"/>
    <w:rsid w:val="00485194"/>
    <w:rsid w:val="00486F2A"/>
    <w:rsid w:val="0049767E"/>
    <w:rsid w:val="004A0508"/>
    <w:rsid w:val="004B065E"/>
    <w:rsid w:val="004B233A"/>
    <w:rsid w:val="004B736E"/>
    <w:rsid w:val="004B7695"/>
    <w:rsid w:val="004B770B"/>
    <w:rsid w:val="004C6D9D"/>
    <w:rsid w:val="004D1DD5"/>
    <w:rsid w:val="004D3D31"/>
    <w:rsid w:val="004D3EF5"/>
    <w:rsid w:val="004D408D"/>
    <w:rsid w:val="004D49F6"/>
    <w:rsid w:val="004D572F"/>
    <w:rsid w:val="004D65FE"/>
    <w:rsid w:val="004D6B75"/>
    <w:rsid w:val="004E5156"/>
    <w:rsid w:val="004F3899"/>
    <w:rsid w:val="004F7C1C"/>
    <w:rsid w:val="0051745B"/>
    <w:rsid w:val="005240AB"/>
    <w:rsid w:val="005245ED"/>
    <w:rsid w:val="0052467D"/>
    <w:rsid w:val="005255EB"/>
    <w:rsid w:val="005316C0"/>
    <w:rsid w:val="00531B43"/>
    <w:rsid w:val="00536491"/>
    <w:rsid w:val="00537622"/>
    <w:rsid w:val="00544AA5"/>
    <w:rsid w:val="00546ACF"/>
    <w:rsid w:val="00547998"/>
    <w:rsid w:val="005507BF"/>
    <w:rsid w:val="00551FD3"/>
    <w:rsid w:val="00554066"/>
    <w:rsid w:val="005559EF"/>
    <w:rsid w:val="005608A6"/>
    <w:rsid w:val="005618F6"/>
    <w:rsid w:val="00565A03"/>
    <w:rsid w:val="0056667D"/>
    <w:rsid w:val="0057153B"/>
    <w:rsid w:val="005724B4"/>
    <w:rsid w:val="005753D9"/>
    <w:rsid w:val="00576931"/>
    <w:rsid w:val="00581E6C"/>
    <w:rsid w:val="00582831"/>
    <w:rsid w:val="00582BC0"/>
    <w:rsid w:val="005837D8"/>
    <w:rsid w:val="0058399F"/>
    <w:rsid w:val="00594369"/>
    <w:rsid w:val="005A25CC"/>
    <w:rsid w:val="005A32F3"/>
    <w:rsid w:val="005A4A0A"/>
    <w:rsid w:val="005A7533"/>
    <w:rsid w:val="005A76F8"/>
    <w:rsid w:val="005A785E"/>
    <w:rsid w:val="005B253B"/>
    <w:rsid w:val="005B35E7"/>
    <w:rsid w:val="005B3910"/>
    <w:rsid w:val="005C0332"/>
    <w:rsid w:val="005C41B4"/>
    <w:rsid w:val="005C4C41"/>
    <w:rsid w:val="005C71B5"/>
    <w:rsid w:val="005C72CF"/>
    <w:rsid w:val="005C7677"/>
    <w:rsid w:val="005C7E8F"/>
    <w:rsid w:val="005D0B1D"/>
    <w:rsid w:val="005D4854"/>
    <w:rsid w:val="005D49F4"/>
    <w:rsid w:val="005D7E01"/>
    <w:rsid w:val="005E7E0B"/>
    <w:rsid w:val="005F1763"/>
    <w:rsid w:val="005F18A6"/>
    <w:rsid w:val="005F563F"/>
    <w:rsid w:val="005F638A"/>
    <w:rsid w:val="005F6AF4"/>
    <w:rsid w:val="005F751D"/>
    <w:rsid w:val="00607EF8"/>
    <w:rsid w:val="006110C9"/>
    <w:rsid w:val="0061133D"/>
    <w:rsid w:val="00612663"/>
    <w:rsid w:val="00613FB8"/>
    <w:rsid w:val="006163B7"/>
    <w:rsid w:val="00620291"/>
    <w:rsid w:val="00620592"/>
    <w:rsid w:val="00622258"/>
    <w:rsid w:val="006315C1"/>
    <w:rsid w:val="006350C2"/>
    <w:rsid w:val="00636D3E"/>
    <w:rsid w:val="00642D0A"/>
    <w:rsid w:val="0064334D"/>
    <w:rsid w:val="006443BB"/>
    <w:rsid w:val="006462EA"/>
    <w:rsid w:val="00646A6E"/>
    <w:rsid w:val="00647DD3"/>
    <w:rsid w:val="0065152F"/>
    <w:rsid w:val="00662D8F"/>
    <w:rsid w:val="0066332D"/>
    <w:rsid w:val="006701BE"/>
    <w:rsid w:val="00670A28"/>
    <w:rsid w:val="00670D1D"/>
    <w:rsid w:val="00671A47"/>
    <w:rsid w:val="00672EF9"/>
    <w:rsid w:val="00676235"/>
    <w:rsid w:val="006776D7"/>
    <w:rsid w:val="00680BF2"/>
    <w:rsid w:val="0069028B"/>
    <w:rsid w:val="00692593"/>
    <w:rsid w:val="00693577"/>
    <w:rsid w:val="006959BC"/>
    <w:rsid w:val="0069784F"/>
    <w:rsid w:val="006B39D1"/>
    <w:rsid w:val="006B3E4E"/>
    <w:rsid w:val="006B5602"/>
    <w:rsid w:val="006C099C"/>
    <w:rsid w:val="006C23BB"/>
    <w:rsid w:val="006C2606"/>
    <w:rsid w:val="006C618E"/>
    <w:rsid w:val="006C7F3D"/>
    <w:rsid w:val="006D02BF"/>
    <w:rsid w:val="006D261C"/>
    <w:rsid w:val="006D3E51"/>
    <w:rsid w:val="006D59F7"/>
    <w:rsid w:val="006E0D33"/>
    <w:rsid w:val="006E191A"/>
    <w:rsid w:val="006E1E9F"/>
    <w:rsid w:val="006E370B"/>
    <w:rsid w:val="006E377F"/>
    <w:rsid w:val="006E5B94"/>
    <w:rsid w:val="006E72B2"/>
    <w:rsid w:val="006F35CB"/>
    <w:rsid w:val="006F44F5"/>
    <w:rsid w:val="006F65A7"/>
    <w:rsid w:val="006F758E"/>
    <w:rsid w:val="007033C0"/>
    <w:rsid w:val="00704C8E"/>
    <w:rsid w:val="00706D34"/>
    <w:rsid w:val="00714F9A"/>
    <w:rsid w:val="007161A7"/>
    <w:rsid w:val="00717FA6"/>
    <w:rsid w:val="007208AC"/>
    <w:rsid w:val="0072377D"/>
    <w:rsid w:val="007259CB"/>
    <w:rsid w:val="0072790E"/>
    <w:rsid w:val="007318DF"/>
    <w:rsid w:val="00733F66"/>
    <w:rsid w:val="007345D8"/>
    <w:rsid w:val="0073635F"/>
    <w:rsid w:val="00736CC4"/>
    <w:rsid w:val="007371A1"/>
    <w:rsid w:val="00741DF3"/>
    <w:rsid w:val="007420B2"/>
    <w:rsid w:val="00742C35"/>
    <w:rsid w:val="00743912"/>
    <w:rsid w:val="00755367"/>
    <w:rsid w:val="00760F13"/>
    <w:rsid w:val="00764313"/>
    <w:rsid w:val="00764D09"/>
    <w:rsid w:val="00767A5A"/>
    <w:rsid w:val="00774F14"/>
    <w:rsid w:val="00780396"/>
    <w:rsid w:val="0078158C"/>
    <w:rsid w:val="0078319E"/>
    <w:rsid w:val="00783525"/>
    <w:rsid w:val="007838BC"/>
    <w:rsid w:val="007838D2"/>
    <w:rsid w:val="00783D0E"/>
    <w:rsid w:val="00787463"/>
    <w:rsid w:val="007925B3"/>
    <w:rsid w:val="007927DB"/>
    <w:rsid w:val="00794D95"/>
    <w:rsid w:val="007967DD"/>
    <w:rsid w:val="007A3601"/>
    <w:rsid w:val="007A5B8A"/>
    <w:rsid w:val="007B0800"/>
    <w:rsid w:val="007B1F3E"/>
    <w:rsid w:val="007C063B"/>
    <w:rsid w:val="007C2762"/>
    <w:rsid w:val="007C29D2"/>
    <w:rsid w:val="007C2CE9"/>
    <w:rsid w:val="007C4544"/>
    <w:rsid w:val="007D2C37"/>
    <w:rsid w:val="007D302C"/>
    <w:rsid w:val="007D4174"/>
    <w:rsid w:val="007D4628"/>
    <w:rsid w:val="007D5092"/>
    <w:rsid w:val="007E056F"/>
    <w:rsid w:val="007E0866"/>
    <w:rsid w:val="007E0888"/>
    <w:rsid w:val="007E31E3"/>
    <w:rsid w:val="007E51A7"/>
    <w:rsid w:val="007E5269"/>
    <w:rsid w:val="007E72B4"/>
    <w:rsid w:val="007F3298"/>
    <w:rsid w:val="007F36D5"/>
    <w:rsid w:val="007F3757"/>
    <w:rsid w:val="007F4AC2"/>
    <w:rsid w:val="007F7EE3"/>
    <w:rsid w:val="0080389A"/>
    <w:rsid w:val="00805A6D"/>
    <w:rsid w:val="00807CA3"/>
    <w:rsid w:val="0081168E"/>
    <w:rsid w:val="008155E7"/>
    <w:rsid w:val="00815E53"/>
    <w:rsid w:val="008162A1"/>
    <w:rsid w:val="0082015E"/>
    <w:rsid w:val="008217C3"/>
    <w:rsid w:val="00821A8A"/>
    <w:rsid w:val="0082435C"/>
    <w:rsid w:val="00824D1D"/>
    <w:rsid w:val="00833AC6"/>
    <w:rsid w:val="008342BE"/>
    <w:rsid w:val="008422E6"/>
    <w:rsid w:val="008427BC"/>
    <w:rsid w:val="00843739"/>
    <w:rsid w:val="00843A39"/>
    <w:rsid w:val="00847017"/>
    <w:rsid w:val="00864731"/>
    <w:rsid w:val="008707C8"/>
    <w:rsid w:val="00871D75"/>
    <w:rsid w:val="00882006"/>
    <w:rsid w:val="00883A75"/>
    <w:rsid w:val="008902D3"/>
    <w:rsid w:val="0089042C"/>
    <w:rsid w:val="00891607"/>
    <w:rsid w:val="00892413"/>
    <w:rsid w:val="00894F17"/>
    <w:rsid w:val="00895F3B"/>
    <w:rsid w:val="00897A70"/>
    <w:rsid w:val="008A2E86"/>
    <w:rsid w:val="008A2FB3"/>
    <w:rsid w:val="008A4CE9"/>
    <w:rsid w:val="008A4FBA"/>
    <w:rsid w:val="008A6A0E"/>
    <w:rsid w:val="008A757F"/>
    <w:rsid w:val="008A784E"/>
    <w:rsid w:val="008B1385"/>
    <w:rsid w:val="008B25C9"/>
    <w:rsid w:val="008B267E"/>
    <w:rsid w:val="008B4D7C"/>
    <w:rsid w:val="008C20E9"/>
    <w:rsid w:val="008C2AC2"/>
    <w:rsid w:val="008C4BD1"/>
    <w:rsid w:val="008D2835"/>
    <w:rsid w:val="008D4FB9"/>
    <w:rsid w:val="008D6DCE"/>
    <w:rsid w:val="008E10D1"/>
    <w:rsid w:val="008E182E"/>
    <w:rsid w:val="008E2187"/>
    <w:rsid w:val="008E29AD"/>
    <w:rsid w:val="008E4D48"/>
    <w:rsid w:val="008E5259"/>
    <w:rsid w:val="008E5AAA"/>
    <w:rsid w:val="008E64FA"/>
    <w:rsid w:val="008E72A3"/>
    <w:rsid w:val="008F2250"/>
    <w:rsid w:val="008F2D81"/>
    <w:rsid w:val="008F3E2F"/>
    <w:rsid w:val="008F459C"/>
    <w:rsid w:val="008F5767"/>
    <w:rsid w:val="00902F68"/>
    <w:rsid w:val="00903737"/>
    <w:rsid w:val="0090682C"/>
    <w:rsid w:val="00906C3F"/>
    <w:rsid w:val="00907BCF"/>
    <w:rsid w:val="00913CF8"/>
    <w:rsid w:val="0091478B"/>
    <w:rsid w:val="00932928"/>
    <w:rsid w:val="00933A6D"/>
    <w:rsid w:val="0093E185"/>
    <w:rsid w:val="009456CC"/>
    <w:rsid w:val="00945B2B"/>
    <w:rsid w:val="00946104"/>
    <w:rsid w:val="009466A5"/>
    <w:rsid w:val="00947394"/>
    <w:rsid w:val="009514DD"/>
    <w:rsid w:val="0095198A"/>
    <w:rsid w:val="00953938"/>
    <w:rsid w:val="00953A95"/>
    <w:rsid w:val="0095430C"/>
    <w:rsid w:val="00955B38"/>
    <w:rsid w:val="00965BB4"/>
    <w:rsid w:val="00974F6C"/>
    <w:rsid w:val="0097592A"/>
    <w:rsid w:val="00975AF3"/>
    <w:rsid w:val="00986E37"/>
    <w:rsid w:val="009879A0"/>
    <w:rsid w:val="00990D05"/>
    <w:rsid w:val="00992E79"/>
    <w:rsid w:val="00994DB4"/>
    <w:rsid w:val="00995856"/>
    <w:rsid w:val="009963B0"/>
    <w:rsid w:val="00996C44"/>
    <w:rsid w:val="009A0E04"/>
    <w:rsid w:val="009A1ABB"/>
    <w:rsid w:val="009A32EE"/>
    <w:rsid w:val="009A46DA"/>
    <w:rsid w:val="009B0268"/>
    <w:rsid w:val="009B0FC7"/>
    <w:rsid w:val="009B361A"/>
    <w:rsid w:val="009B5CB6"/>
    <w:rsid w:val="009B70DE"/>
    <w:rsid w:val="009B7404"/>
    <w:rsid w:val="009C1968"/>
    <w:rsid w:val="009C29C7"/>
    <w:rsid w:val="009C5AA6"/>
    <w:rsid w:val="009C6284"/>
    <w:rsid w:val="009D132C"/>
    <w:rsid w:val="009D21DD"/>
    <w:rsid w:val="009D40B0"/>
    <w:rsid w:val="009D6994"/>
    <w:rsid w:val="009D6C16"/>
    <w:rsid w:val="009E053F"/>
    <w:rsid w:val="009E5AFB"/>
    <w:rsid w:val="009F0952"/>
    <w:rsid w:val="009F2536"/>
    <w:rsid w:val="009F336D"/>
    <w:rsid w:val="009F4132"/>
    <w:rsid w:val="009F6F74"/>
    <w:rsid w:val="009F7784"/>
    <w:rsid w:val="009F7947"/>
    <w:rsid w:val="00A01E01"/>
    <w:rsid w:val="00A04B00"/>
    <w:rsid w:val="00A10497"/>
    <w:rsid w:val="00A10D16"/>
    <w:rsid w:val="00A12B70"/>
    <w:rsid w:val="00A1445A"/>
    <w:rsid w:val="00A15827"/>
    <w:rsid w:val="00A1590A"/>
    <w:rsid w:val="00A22650"/>
    <w:rsid w:val="00A3037F"/>
    <w:rsid w:val="00A3063E"/>
    <w:rsid w:val="00A33BE0"/>
    <w:rsid w:val="00A515E0"/>
    <w:rsid w:val="00A5254C"/>
    <w:rsid w:val="00A5540B"/>
    <w:rsid w:val="00A55B4C"/>
    <w:rsid w:val="00A56CC7"/>
    <w:rsid w:val="00A57325"/>
    <w:rsid w:val="00A605E3"/>
    <w:rsid w:val="00A615CA"/>
    <w:rsid w:val="00A650C2"/>
    <w:rsid w:val="00A652C8"/>
    <w:rsid w:val="00A66B22"/>
    <w:rsid w:val="00A718D3"/>
    <w:rsid w:val="00A73A84"/>
    <w:rsid w:val="00A7533C"/>
    <w:rsid w:val="00A75802"/>
    <w:rsid w:val="00A82039"/>
    <w:rsid w:val="00A83E62"/>
    <w:rsid w:val="00A84D65"/>
    <w:rsid w:val="00A92149"/>
    <w:rsid w:val="00A931A4"/>
    <w:rsid w:val="00A96181"/>
    <w:rsid w:val="00AA2F1C"/>
    <w:rsid w:val="00AB1522"/>
    <w:rsid w:val="00AB3346"/>
    <w:rsid w:val="00AB4674"/>
    <w:rsid w:val="00AB5FE0"/>
    <w:rsid w:val="00AC0AAB"/>
    <w:rsid w:val="00AC2A3D"/>
    <w:rsid w:val="00AC2B77"/>
    <w:rsid w:val="00AC72E5"/>
    <w:rsid w:val="00AD0341"/>
    <w:rsid w:val="00AD3618"/>
    <w:rsid w:val="00AD46F3"/>
    <w:rsid w:val="00AD7339"/>
    <w:rsid w:val="00AE0A61"/>
    <w:rsid w:val="00AE1605"/>
    <w:rsid w:val="00AE5E97"/>
    <w:rsid w:val="00AE6C8B"/>
    <w:rsid w:val="00AF0AD6"/>
    <w:rsid w:val="00B0088A"/>
    <w:rsid w:val="00B021F9"/>
    <w:rsid w:val="00B07D02"/>
    <w:rsid w:val="00B1548E"/>
    <w:rsid w:val="00B16F2C"/>
    <w:rsid w:val="00B20079"/>
    <w:rsid w:val="00B200E4"/>
    <w:rsid w:val="00B237A8"/>
    <w:rsid w:val="00B2409E"/>
    <w:rsid w:val="00B25950"/>
    <w:rsid w:val="00B26132"/>
    <w:rsid w:val="00B2757C"/>
    <w:rsid w:val="00B27A0B"/>
    <w:rsid w:val="00B32A8A"/>
    <w:rsid w:val="00B34F04"/>
    <w:rsid w:val="00B4256F"/>
    <w:rsid w:val="00B435CD"/>
    <w:rsid w:val="00B4423B"/>
    <w:rsid w:val="00B474EE"/>
    <w:rsid w:val="00B528B4"/>
    <w:rsid w:val="00B52BF2"/>
    <w:rsid w:val="00B5369B"/>
    <w:rsid w:val="00B538F5"/>
    <w:rsid w:val="00B55A32"/>
    <w:rsid w:val="00B56F50"/>
    <w:rsid w:val="00B610D5"/>
    <w:rsid w:val="00B63D4C"/>
    <w:rsid w:val="00B6464F"/>
    <w:rsid w:val="00B64AC3"/>
    <w:rsid w:val="00B661E3"/>
    <w:rsid w:val="00B67DF1"/>
    <w:rsid w:val="00B714D4"/>
    <w:rsid w:val="00B74311"/>
    <w:rsid w:val="00B77694"/>
    <w:rsid w:val="00B77833"/>
    <w:rsid w:val="00B839B5"/>
    <w:rsid w:val="00B845C1"/>
    <w:rsid w:val="00B86392"/>
    <w:rsid w:val="00B86FF0"/>
    <w:rsid w:val="00B900EC"/>
    <w:rsid w:val="00B9196D"/>
    <w:rsid w:val="00B9309E"/>
    <w:rsid w:val="00B930C3"/>
    <w:rsid w:val="00B94D0F"/>
    <w:rsid w:val="00BA2C4A"/>
    <w:rsid w:val="00BA5F63"/>
    <w:rsid w:val="00BB0F6C"/>
    <w:rsid w:val="00BB3498"/>
    <w:rsid w:val="00BB3939"/>
    <w:rsid w:val="00BB4EEA"/>
    <w:rsid w:val="00BB5368"/>
    <w:rsid w:val="00BB7E71"/>
    <w:rsid w:val="00BC00ED"/>
    <w:rsid w:val="00BC1D63"/>
    <w:rsid w:val="00BC2137"/>
    <w:rsid w:val="00BC2412"/>
    <w:rsid w:val="00BC29DD"/>
    <w:rsid w:val="00BC41FB"/>
    <w:rsid w:val="00BD001C"/>
    <w:rsid w:val="00BD1DBD"/>
    <w:rsid w:val="00BD4AEF"/>
    <w:rsid w:val="00BD5362"/>
    <w:rsid w:val="00BD5DC7"/>
    <w:rsid w:val="00BD8ABB"/>
    <w:rsid w:val="00BE1DC7"/>
    <w:rsid w:val="00BE655C"/>
    <w:rsid w:val="00BE6AEE"/>
    <w:rsid w:val="00BF017A"/>
    <w:rsid w:val="00BF0DBB"/>
    <w:rsid w:val="00BF242E"/>
    <w:rsid w:val="00BF2B50"/>
    <w:rsid w:val="00BF4DEA"/>
    <w:rsid w:val="00BF78A7"/>
    <w:rsid w:val="00C03C9F"/>
    <w:rsid w:val="00C052DE"/>
    <w:rsid w:val="00C0552D"/>
    <w:rsid w:val="00C06BC8"/>
    <w:rsid w:val="00C06DBC"/>
    <w:rsid w:val="00C124CB"/>
    <w:rsid w:val="00C16A39"/>
    <w:rsid w:val="00C16CB7"/>
    <w:rsid w:val="00C21B6C"/>
    <w:rsid w:val="00C23369"/>
    <w:rsid w:val="00C23ED0"/>
    <w:rsid w:val="00C2634F"/>
    <w:rsid w:val="00C2689D"/>
    <w:rsid w:val="00C340B6"/>
    <w:rsid w:val="00C409E1"/>
    <w:rsid w:val="00C4311F"/>
    <w:rsid w:val="00C43777"/>
    <w:rsid w:val="00C45470"/>
    <w:rsid w:val="00C468BF"/>
    <w:rsid w:val="00C565DD"/>
    <w:rsid w:val="00C60462"/>
    <w:rsid w:val="00C64A95"/>
    <w:rsid w:val="00C82B34"/>
    <w:rsid w:val="00C8574C"/>
    <w:rsid w:val="00C91AD0"/>
    <w:rsid w:val="00C94A95"/>
    <w:rsid w:val="00C9531D"/>
    <w:rsid w:val="00C96697"/>
    <w:rsid w:val="00C97729"/>
    <w:rsid w:val="00CB008E"/>
    <w:rsid w:val="00CB0D95"/>
    <w:rsid w:val="00CB5A04"/>
    <w:rsid w:val="00CB7994"/>
    <w:rsid w:val="00CB7DC4"/>
    <w:rsid w:val="00CC52F8"/>
    <w:rsid w:val="00CD106E"/>
    <w:rsid w:val="00CD349F"/>
    <w:rsid w:val="00CD61B2"/>
    <w:rsid w:val="00CD7808"/>
    <w:rsid w:val="00CE0CCE"/>
    <w:rsid w:val="00CE78AB"/>
    <w:rsid w:val="00CE7A34"/>
    <w:rsid w:val="00CF12FC"/>
    <w:rsid w:val="00D01638"/>
    <w:rsid w:val="00D024CE"/>
    <w:rsid w:val="00D05C1E"/>
    <w:rsid w:val="00D06278"/>
    <w:rsid w:val="00D07069"/>
    <w:rsid w:val="00D2343D"/>
    <w:rsid w:val="00D2640A"/>
    <w:rsid w:val="00D275AD"/>
    <w:rsid w:val="00D278D4"/>
    <w:rsid w:val="00D27CE9"/>
    <w:rsid w:val="00D36CEF"/>
    <w:rsid w:val="00D4297F"/>
    <w:rsid w:val="00D42DD3"/>
    <w:rsid w:val="00D44208"/>
    <w:rsid w:val="00D47195"/>
    <w:rsid w:val="00D53AC6"/>
    <w:rsid w:val="00D579F3"/>
    <w:rsid w:val="00D707B4"/>
    <w:rsid w:val="00D70AB6"/>
    <w:rsid w:val="00D7182C"/>
    <w:rsid w:val="00D7309B"/>
    <w:rsid w:val="00D73E2F"/>
    <w:rsid w:val="00D74696"/>
    <w:rsid w:val="00D76B40"/>
    <w:rsid w:val="00D77C8B"/>
    <w:rsid w:val="00D813C3"/>
    <w:rsid w:val="00D81D94"/>
    <w:rsid w:val="00D8275B"/>
    <w:rsid w:val="00D83E17"/>
    <w:rsid w:val="00D84490"/>
    <w:rsid w:val="00D85F5B"/>
    <w:rsid w:val="00D86474"/>
    <w:rsid w:val="00D90BEB"/>
    <w:rsid w:val="00D929E5"/>
    <w:rsid w:val="00D92C6A"/>
    <w:rsid w:val="00D9335F"/>
    <w:rsid w:val="00D97834"/>
    <w:rsid w:val="00D97D3C"/>
    <w:rsid w:val="00DA0189"/>
    <w:rsid w:val="00DA0B86"/>
    <w:rsid w:val="00DA5B7D"/>
    <w:rsid w:val="00DB3E61"/>
    <w:rsid w:val="00DB4390"/>
    <w:rsid w:val="00DB6F5F"/>
    <w:rsid w:val="00DC6BB0"/>
    <w:rsid w:val="00DE1FAA"/>
    <w:rsid w:val="00DF116B"/>
    <w:rsid w:val="00DF3D50"/>
    <w:rsid w:val="00DF50BE"/>
    <w:rsid w:val="00E029F3"/>
    <w:rsid w:val="00E02C2C"/>
    <w:rsid w:val="00E0340C"/>
    <w:rsid w:val="00E04DA3"/>
    <w:rsid w:val="00E140C6"/>
    <w:rsid w:val="00E14CEB"/>
    <w:rsid w:val="00E154DC"/>
    <w:rsid w:val="00E15B32"/>
    <w:rsid w:val="00E21FFB"/>
    <w:rsid w:val="00E3300C"/>
    <w:rsid w:val="00E333F4"/>
    <w:rsid w:val="00E43C3D"/>
    <w:rsid w:val="00E53BFB"/>
    <w:rsid w:val="00E550C0"/>
    <w:rsid w:val="00E61921"/>
    <w:rsid w:val="00E676C3"/>
    <w:rsid w:val="00E73DB4"/>
    <w:rsid w:val="00E73E64"/>
    <w:rsid w:val="00E749F2"/>
    <w:rsid w:val="00E85FCD"/>
    <w:rsid w:val="00E930F5"/>
    <w:rsid w:val="00E932C8"/>
    <w:rsid w:val="00E939C7"/>
    <w:rsid w:val="00E95B73"/>
    <w:rsid w:val="00E9600A"/>
    <w:rsid w:val="00E97B83"/>
    <w:rsid w:val="00E97F1F"/>
    <w:rsid w:val="00EA2424"/>
    <w:rsid w:val="00EA7B9C"/>
    <w:rsid w:val="00EB0DA9"/>
    <w:rsid w:val="00EB3A9D"/>
    <w:rsid w:val="00EB55B1"/>
    <w:rsid w:val="00EB6BDA"/>
    <w:rsid w:val="00ED4130"/>
    <w:rsid w:val="00ED5AF4"/>
    <w:rsid w:val="00ED7A3E"/>
    <w:rsid w:val="00EE7F32"/>
    <w:rsid w:val="00EF0493"/>
    <w:rsid w:val="00EF080A"/>
    <w:rsid w:val="00EF1787"/>
    <w:rsid w:val="00EF18FD"/>
    <w:rsid w:val="00EF32B3"/>
    <w:rsid w:val="00EF3F0A"/>
    <w:rsid w:val="00EF7DFC"/>
    <w:rsid w:val="00F00D75"/>
    <w:rsid w:val="00F0171E"/>
    <w:rsid w:val="00F0300D"/>
    <w:rsid w:val="00F0401D"/>
    <w:rsid w:val="00F050F6"/>
    <w:rsid w:val="00F0570C"/>
    <w:rsid w:val="00F12A36"/>
    <w:rsid w:val="00F1389C"/>
    <w:rsid w:val="00F13F73"/>
    <w:rsid w:val="00F21B47"/>
    <w:rsid w:val="00F267C9"/>
    <w:rsid w:val="00F27435"/>
    <w:rsid w:val="00F27E2B"/>
    <w:rsid w:val="00F30814"/>
    <w:rsid w:val="00F340A7"/>
    <w:rsid w:val="00F377E1"/>
    <w:rsid w:val="00F41606"/>
    <w:rsid w:val="00F42B9C"/>
    <w:rsid w:val="00F42EA0"/>
    <w:rsid w:val="00F4540E"/>
    <w:rsid w:val="00F463B3"/>
    <w:rsid w:val="00F51F53"/>
    <w:rsid w:val="00F52A52"/>
    <w:rsid w:val="00F5311D"/>
    <w:rsid w:val="00F57B3A"/>
    <w:rsid w:val="00F60475"/>
    <w:rsid w:val="00F60526"/>
    <w:rsid w:val="00F64716"/>
    <w:rsid w:val="00F65355"/>
    <w:rsid w:val="00F65BCC"/>
    <w:rsid w:val="00F70BB8"/>
    <w:rsid w:val="00F71C13"/>
    <w:rsid w:val="00F72069"/>
    <w:rsid w:val="00F74955"/>
    <w:rsid w:val="00F758D0"/>
    <w:rsid w:val="00F8079C"/>
    <w:rsid w:val="00F87943"/>
    <w:rsid w:val="00F91238"/>
    <w:rsid w:val="00F92D1D"/>
    <w:rsid w:val="00F94B26"/>
    <w:rsid w:val="00F958D2"/>
    <w:rsid w:val="00FA270C"/>
    <w:rsid w:val="00FA340B"/>
    <w:rsid w:val="00FA3C78"/>
    <w:rsid w:val="00FA493D"/>
    <w:rsid w:val="00FA4EF0"/>
    <w:rsid w:val="00FA624A"/>
    <w:rsid w:val="00FB174F"/>
    <w:rsid w:val="00FB4D34"/>
    <w:rsid w:val="00FB4DE1"/>
    <w:rsid w:val="00FB7986"/>
    <w:rsid w:val="00FC24F2"/>
    <w:rsid w:val="00FC2EB5"/>
    <w:rsid w:val="00FC4EB7"/>
    <w:rsid w:val="00FC4F7D"/>
    <w:rsid w:val="00FC5573"/>
    <w:rsid w:val="00FC5EB6"/>
    <w:rsid w:val="00FC6CF0"/>
    <w:rsid w:val="00FD3B82"/>
    <w:rsid w:val="00FD5810"/>
    <w:rsid w:val="00FD6770"/>
    <w:rsid w:val="00FD7E63"/>
    <w:rsid w:val="00FDE7ED"/>
    <w:rsid w:val="00FE081C"/>
    <w:rsid w:val="00FE34E9"/>
    <w:rsid w:val="00FE6A48"/>
    <w:rsid w:val="00FF1B9E"/>
    <w:rsid w:val="00FF1C9D"/>
    <w:rsid w:val="010EEDFC"/>
    <w:rsid w:val="016D85AF"/>
    <w:rsid w:val="017220D7"/>
    <w:rsid w:val="019B6EE4"/>
    <w:rsid w:val="01B1FD31"/>
    <w:rsid w:val="01BE27CF"/>
    <w:rsid w:val="01EDFA94"/>
    <w:rsid w:val="01F1DE3B"/>
    <w:rsid w:val="020F0BCB"/>
    <w:rsid w:val="020FC193"/>
    <w:rsid w:val="0213748C"/>
    <w:rsid w:val="023F1404"/>
    <w:rsid w:val="025B4705"/>
    <w:rsid w:val="02697DBA"/>
    <w:rsid w:val="026DA986"/>
    <w:rsid w:val="02724CFE"/>
    <w:rsid w:val="0281AB67"/>
    <w:rsid w:val="02A36E61"/>
    <w:rsid w:val="03388261"/>
    <w:rsid w:val="03504193"/>
    <w:rsid w:val="035268CB"/>
    <w:rsid w:val="03954971"/>
    <w:rsid w:val="03968CDE"/>
    <w:rsid w:val="03D00D26"/>
    <w:rsid w:val="0412ADDF"/>
    <w:rsid w:val="04327873"/>
    <w:rsid w:val="04537B3B"/>
    <w:rsid w:val="047DE5F8"/>
    <w:rsid w:val="048151BE"/>
    <w:rsid w:val="048893D1"/>
    <w:rsid w:val="049A27E8"/>
    <w:rsid w:val="04C9AA29"/>
    <w:rsid w:val="04D1A6C8"/>
    <w:rsid w:val="04D5AA05"/>
    <w:rsid w:val="04FEB71A"/>
    <w:rsid w:val="05297EFD"/>
    <w:rsid w:val="052ADA54"/>
    <w:rsid w:val="05406B5A"/>
    <w:rsid w:val="0550D5DF"/>
    <w:rsid w:val="05552165"/>
    <w:rsid w:val="0598E964"/>
    <w:rsid w:val="05B6FE5C"/>
    <w:rsid w:val="05D8CC63"/>
    <w:rsid w:val="05FF967A"/>
    <w:rsid w:val="060FF4DB"/>
    <w:rsid w:val="061CC0B4"/>
    <w:rsid w:val="0626E5F9"/>
    <w:rsid w:val="06586BEA"/>
    <w:rsid w:val="06C1A9F2"/>
    <w:rsid w:val="06E1992C"/>
    <w:rsid w:val="06F16632"/>
    <w:rsid w:val="06FF621F"/>
    <w:rsid w:val="0720DB01"/>
    <w:rsid w:val="0726AED7"/>
    <w:rsid w:val="0754C316"/>
    <w:rsid w:val="0774C385"/>
    <w:rsid w:val="07AE3378"/>
    <w:rsid w:val="07CDC374"/>
    <w:rsid w:val="07D50D4D"/>
    <w:rsid w:val="08340D19"/>
    <w:rsid w:val="0844D940"/>
    <w:rsid w:val="08611FBF"/>
    <w:rsid w:val="0888BAAF"/>
    <w:rsid w:val="08939750"/>
    <w:rsid w:val="08AE3023"/>
    <w:rsid w:val="08C8D040"/>
    <w:rsid w:val="08D4B5AA"/>
    <w:rsid w:val="08E30F5B"/>
    <w:rsid w:val="08FE2518"/>
    <w:rsid w:val="090D5EE4"/>
    <w:rsid w:val="091476B6"/>
    <w:rsid w:val="09212C46"/>
    <w:rsid w:val="0947959D"/>
    <w:rsid w:val="094B2D74"/>
    <w:rsid w:val="095A6156"/>
    <w:rsid w:val="095F2A63"/>
    <w:rsid w:val="096455D1"/>
    <w:rsid w:val="09AE3674"/>
    <w:rsid w:val="09CFD0B1"/>
    <w:rsid w:val="09F19AAE"/>
    <w:rsid w:val="09F819C1"/>
    <w:rsid w:val="09FC427F"/>
    <w:rsid w:val="09FE3778"/>
    <w:rsid w:val="0A065D4D"/>
    <w:rsid w:val="0A29833E"/>
    <w:rsid w:val="0A2E0E35"/>
    <w:rsid w:val="0A381F16"/>
    <w:rsid w:val="0A3BECDB"/>
    <w:rsid w:val="0A576428"/>
    <w:rsid w:val="0A7AF220"/>
    <w:rsid w:val="0AB80F11"/>
    <w:rsid w:val="0ACD5DE1"/>
    <w:rsid w:val="0AE43EDE"/>
    <w:rsid w:val="0B002632"/>
    <w:rsid w:val="0B284817"/>
    <w:rsid w:val="0B33FF7D"/>
    <w:rsid w:val="0B39C372"/>
    <w:rsid w:val="0B4079E8"/>
    <w:rsid w:val="0B4CBAA7"/>
    <w:rsid w:val="0B708505"/>
    <w:rsid w:val="0BDD2673"/>
    <w:rsid w:val="0BE67046"/>
    <w:rsid w:val="0BF11713"/>
    <w:rsid w:val="0C4AEA33"/>
    <w:rsid w:val="0C5A8CB6"/>
    <w:rsid w:val="0C96277D"/>
    <w:rsid w:val="0C96EEB0"/>
    <w:rsid w:val="0C9EFD3B"/>
    <w:rsid w:val="0CCAD209"/>
    <w:rsid w:val="0CDC4A49"/>
    <w:rsid w:val="0CF1D5F1"/>
    <w:rsid w:val="0D0C5566"/>
    <w:rsid w:val="0D4B35BD"/>
    <w:rsid w:val="0D4DC4F2"/>
    <w:rsid w:val="0D5ED1B3"/>
    <w:rsid w:val="0D7656E2"/>
    <w:rsid w:val="0D78F6D4"/>
    <w:rsid w:val="0D831906"/>
    <w:rsid w:val="0D87C122"/>
    <w:rsid w:val="0D9097BA"/>
    <w:rsid w:val="0DA210BC"/>
    <w:rsid w:val="0DCD56F5"/>
    <w:rsid w:val="0DDFA7CA"/>
    <w:rsid w:val="0DE5AE12"/>
    <w:rsid w:val="0DF8B129"/>
    <w:rsid w:val="0E26AFE9"/>
    <w:rsid w:val="0EBD092D"/>
    <w:rsid w:val="0EC3A2F9"/>
    <w:rsid w:val="0EE334DA"/>
    <w:rsid w:val="0EF0DA61"/>
    <w:rsid w:val="0F330431"/>
    <w:rsid w:val="0F44B845"/>
    <w:rsid w:val="0F6496D2"/>
    <w:rsid w:val="0F802F3C"/>
    <w:rsid w:val="0F9A26CB"/>
    <w:rsid w:val="0FCF4C85"/>
    <w:rsid w:val="0FD5E583"/>
    <w:rsid w:val="0FE7A29D"/>
    <w:rsid w:val="0FEB6FAF"/>
    <w:rsid w:val="100F0E77"/>
    <w:rsid w:val="1013C7C4"/>
    <w:rsid w:val="105F735A"/>
    <w:rsid w:val="1097F9E6"/>
    <w:rsid w:val="109D743F"/>
    <w:rsid w:val="10A64465"/>
    <w:rsid w:val="10AAE5DB"/>
    <w:rsid w:val="10D78D20"/>
    <w:rsid w:val="10DEE9DF"/>
    <w:rsid w:val="10EFB77D"/>
    <w:rsid w:val="10F31BF3"/>
    <w:rsid w:val="10F4C00B"/>
    <w:rsid w:val="10FE9D1B"/>
    <w:rsid w:val="11038CA2"/>
    <w:rsid w:val="110CEEDA"/>
    <w:rsid w:val="110FE880"/>
    <w:rsid w:val="111B25CC"/>
    <w:rsid w:val="11502032"/>
    <w:rsid w:val="115C4195"/>
    <w:rsid w:val="119D6157"/>
    <w:rsid w:val="11AB29F7"/>
    <w:rsid w:val="11BA8D8E"/>
    <w:rsid w:val="11EB6D73"/>
    <w:rsid w:val="1200B1CD"/>
    <w:rsid w:val="1205C605"/>
    <w:rsid w:val="120B6875"/>
    <w:rsid w:val="1270061A"/>
    <w:rsid w:val="12856B7F"/>
    <w:rsid w:val="12A824EA"/>
    <w:rsid w:val="12B41952"/>
    <w:rsid w:val="12EAC590"/>
    <w:rsid w:val="1306851D"/>
    <w:rsid w:val="1316B31F"/>
    <w:rsid w:val="13385252"/>
    <w:rsid w:val="1339FEF4"/>
    <w:rsid w:val="133A42B7"/>
    <w:rsid w:val="133D2F17"/>
    <w:rsid w:val="1352F71F"/>
    <w:rsid w:val="13675C0C"/>
    <w:rsid w:val="13904647"/>
    <w:rsid w:val="13A1E1D6"/>
    <w:rsid w:val="13AA6F3E"/>
    <w:rsid w:val="13ABD669"/>
    <w:rsid w:val="13F049AD"/>
    <w:rsid w:val="13F43FF6"/>
    <w:rsid w:val="14018653"/>
    <w:rsid w:val="14256DB6"/>
    <w:rsid w:val="142AD098"/>
    <w:rsid w:val="142D5433"/>
    <w:rsid w:val="14426440"/>
    <w:rsid w:val="1461FBDF"/>
    <w:rsid w:val="148CB497"/>
    <w:rsid w:val="14AEB22C"/>
    <w:rsid w:val="14C41D32"/>
    <w:rsid w:val="14EFBA71"/>
    <w:rsid w:val="15090C4E"/>
    <w:rsid w:val="15179C18"/>
    <w:rsid w:val="1538528F"/>
    <w:rsid w:val="1544093F"/>
    <w:rsid w:val="155326BA"/>
    <w:rsid w:val="1557BD08"/>
    <w:rsid w:val="1567769B"/>
    <w:rsid w:val="1584FA9A"/>
    <w:rsid w:val="158AF925"/>
    <w:rsid w:val="15AFF29F"/>
    <w:rsid w:val="15C26781"/>
    <w:rsid w:val="15CE4779"/>
    <w:rsid w:val="15D14A77"/>
    <w:rsid w:val="160E35DD"/>
    <w:rsid w:val="16158BFC"/>
    <w:rsid w:val="165565F2"/>
    <w:rsid w:val="16A181DC"/>
    <w:rsid w:val="16AD63BB"/>
    <w:rsid w:val="16B155F8"/>
    <w:rsid w:val="16C24ACB"/>
    <w:rsid w:val="16E47DA1"/>
    <w:rsid w:val="16EE46BF"/>
    <w:rsid w:val="170D090C"/>
    <w:rsid w:val="1717E4BD"/>
    <w:rsid w:val="178760B5"/>
    <w:rsid w:val="178D7899"/>
    <w:rsid w:val="178E8445"/>
    <w:rsid w:val="17936753"/>
    <w:rsid w:val="17ADC167"/>
    <w:rsid w:val="17C0556F"/>
    <w:rsid w:val="17CEE677"/>
    <w:rsid w:val="17F77AA7"/>
    <w:rsid w:val="1824DC06"/>
    <w:rsid w:val="1829CF12"/>
    <w:rsid w:val="18887974"/>
    <w:rsid w:val="1899A834"/>
    <w:rsid w:val="18B67488"/>
    <w:rsid w:val="18B6B555"/>
    <w:rsid w:val="18DFD374"/>
    <w:rsid w:val="18ED39A8"/>
    <w:rsid w:val="18EF92F0"/>
    <w:rsid w:val="18EFFE72"/>
    <w:rsid w:val="190336EE"/>
    <w:rsid w:val="19106AE9"/>
    <w:rsid w:val="192D74D2"/>
    <w:rsid w:val="19439F5D"/>
    <w:rsid w:val="195C9E44"/>
    <w:rsid w:val="1978E108"/>
    <w:rsid w:val="197AAE0C"/>
    <w:rsid w:val="19888415"/>
    <w:rsid w:val="198D59C7"/>
    <w:rsid w:val="1997999A"/>
    <w:rsid w:val="19C015DC"/>
    <w:rsid w:val="19CDA96A"/>
    <w:rsid w:val="19D1B011"/>
    <w:rsid w:val="19D417DE"/>
    <w:rsid w:val="19DE5714"/>
    <w:rsid w:val="19E2FDD8"/>
    <w:rsid w:val="1A1AC8E2"/>
    <w:rsid w:val="1A4D8E8B"/>
    <w:rsid w:val="1A6EBF2B"/>
    <w:rsid w:val="1A7BE1F2"/>
    <w:rsid w:val="1AB9BCDE"/>
    <w:rsid w:val="1ADAEBB6"/>
    <w:rsid w:val="1ADB1233"/>
    <w:rsid w:val="1AED6760"/>
    <w:rsid w:val="1AF75289"/>
    <w:rsid w:val="1B358AFC"/>
    <w:rsid w:val="1B5F1000"/>
    <w:rsid w:val="1B6F262B"/>
    <w:rsid w:val="1B712079"/>
    <w:rsid w:val="1B7E327C"/>
    <w:rsid w:val="1B9EDBAC"/>
    <w:rsid w:val="1BD81C8F"/>
    <w:rsid w:val="1BE7EFE6"/>
    <w:rsid w:val="1BEB90FE"/>
    <w:rsid w:val="1BF1C341"/>
    <w:rsid w:val="1BFE4679"/>
    <w:rsid w:val="1C00EF2C"/>
    <w:rsid w:val="1C3A23E5"/>
    <w:rsid w:val="1C3B34E4"/>
    <w:rsid w:val="1C68B306"/>
    <w:rsid w:val="1C831C73"/>
    <w:rsid w:val="1C9344CD"/>
    <w:rsid w:val="1C943F06"/>
    <w:rsid w:val="1CC4FA89"/>
    <w:rsid w:val="1CECFE3B"/>
    <w:rsid w:val="1CF80EC0"/>
    <w:rsid w:val="1D00DA4D"/>
    <w:rsid w:val="1D24CE05"/>
    <w:rsid w:val="1D5097F7"/>
    <w:rsid w:val="1D521942"/>
    <w:rsid w:val="1D60FD99"/>
    <w:rsid w:val="1D74F57D"/>
    <w:rsid w:val="1D83C047"/>
    <w:rsid w:val="1DC5C1DE"/>
    <w:rsid w:val="1DF45F34"/>
    <w:rsid w:val="1DFFAF27"/>
    <w:rsid w:val="1E0B9421"/>
    <w:rsid w:val="1E12F4C8"/>
    <w:rsid w:val="1E1C8D57"/>
    <w:rsid w:val="1E1D5CD0"/>
    <w:rsid w:val="1E396628"/>
    <w:rsid w:val="1E3A7C51"/>
    <w:rsid w:val="1E499550"/>
    <w:rsid w:val="1E537D5E"/>
    <w:rsid w:val="1E583C4F"/>
    <w:rsid w:val="1E72FF07"/>
    <w:rsid w:val="1EADE206"/>
    <w:rsid w:val="1EE1B131"/>
    <w:rsid w:val="1EE2AC01"/>
    <w:rsid w:val="1EE944D9"/>
    <w:rsid w:val="1EEF693B"/>
    <w:rsid w:val="1F17BFA3"/>
    <w:rsid w:val="1F3578D3"/>
    <w:rsid w:val="1F4290E2"/>
    <w:rsid w:val="1F8F2FC9"/>
    <w:rsid w:val="1FB1DF0C"/>
    <w:rsid w:val="1FF24C36"/>
    <w:rsid w:val="20211B93"/>
    <w:rsid w:val="20308A0A"/>
    <w:rsid w:val="2067C75F"/>
    <w:rsid w:val="2071A2FE"/>
    <w:rsid w:val="20767E58"/>
    <w:rsid w:val="2084B1E4"/>
    <w:rsid w:val="21081DB4"/>
    <w:rsid w:val="213F195B"/>
    <w:rsid w:val="217BB9C0"/>
    <w:rsid w:val="217BFBAC"/>
    <w:rsid w:val="21928328"/>
    <w:rsid w:val="219DAA24"/>
    <w:rsid w:val="21B5151C"/>
    <w:rsid w:val="21C16EBF"/>
    <w:rsid w:val="21C224E8"/>
    <w:rsid w:val="21CCD6C2"/>
    <w:rsid w:val="21DB9EAA"/>
    <w:rsid w:val="21DD9882"/>
    <w:rsid w:val="21E9F5FF"/>
    <w:rsid w:val="21FF9F4D"/>
    <w:rsid w:val="2206ED4F"/>
    <w:rsid w:val="222D5766"/>
    <w:rsid w:val="2233C5AE"/>
    <w:rsid w:val="224BD105"/>
    <w:rsid w:val="22541542"/>
    <w:rsid w:val="22799E3F"/>
    <w:rsid w:val="22911ECF"/>
    <w:rsid w:val="229E12AA"/>
    <w:rsid w:val="22C509F9"/>
    <w:rsid w:val="22DEC9CE"/>
    <w:rsid w:val="23016828"/>
    <w:rsid w:val="231CA8E7"/>
    <w:rsid w:val="232A9696"/>
    <w:rsid w:val="234E49B1"/>
    <w:rsid w:val="237082F1"/>
    <w:rsid w:val="237EFED8"/>
    <w:rsid w:val="2381D879"/>
    <w:rsid w:val="23A46A12"/>
    <w:rsid w:val="23A4D7B2"/>
    <w:rsid w:val="23A51104"/>
    <w:rsid w:val="23A803B1"/>
    <w:rsid w:val="23B8CCEC"/>
    <w:rsid w:val="23BE00A6"/>
    <w:rsid w:val="23C06293"/>
    <w:rsid w:val="23C97C1E"/>
    <w:rsid w:val="242284EB"/>
    <w:rsid w:val="245100A3"/>
    <w:rsid w:val="24A7645D"/>
    <w:rsid w:val="24B6D729"/>
    <w:rsid w:val="24B733D6"/>
    <w:rsid w:val="25267E45"/>
    <w:rsid w:val="252FE4E8"/>
    <w:rsid w:val="2530261A"/>
    <w:rsid w:val="2586235C"/>
    <w:rsid w:val="258BBE26"/>
    <w:rsid w:val="258E943F"/>
    <w:rsid w:val="25F7594D"/>
    <w:rsid w:val="26128AA4"/>
    <w:rsid w:val="2631A87F"/>
    <w:rsid w:val="263BC457"/>
    <w:rsid w:val="264AA980"/>
    <w:rsid w:val="2655B4C7"/>
    <w:rsid w:val="26C329CA"/>
    <w:rsid w:val="26DC7874"/>
    <w:rsid w:val="26F8FE49"/>
    <w:rsid w:val="27095628"/>
    <w:rsid w:val="2732EAFA"/>
    <w:rsid w:val="2792D583"/>
    <w:rsid w:val="27B3092B"/>
    <w:rsid w:val="27C442C7"/>
    <w:rsid w:val="27D3FB8A"/>
    <w:rsid w:val="27DBD38B"/>
    <w:rsid w:val="27E5F638"/>
    <w:rsid w:val="27E9B908"/>
    <w:rsid w:val="27EED498"/>
    <w:rsid w:val="27FD7426"/>
    <w:rsid w:val="27FE3AD1"/>
    <w:rsid w:val="2810977A"/>
    <w:rsid w:val="28212F9C"/>
    <w:rsid w:val="2841EEDA"/>
    <w:rsid w:val="2845E064"/>
    <w:rsid w:val="2856775A"/>
    <w:rsid w:val="285BA925"/>
    <w:rsid w:val="2862A54E"/>
    <w:rsid w:val="288EA687"/>
    <w:rsid w:val="28AD4BD9"/>
    <w:rsid w:val="28DA2564"/>
    <w:rsid w:val="28E1C49B"/>
    <w:rsid w:val="292FF11D"/>
    <w:rsid w:val="29316369"/>
    <w:rsid w:val="2936120F"/>
    <w:rsid w:val="29377E67"/>
    <w:rsid w:val="29600FA1"/>
    <w:rsid w:val="296204BD"/>
    <w:rsid w:val="298BEA6B"/>
    <w:rsid w:val="299C29DB"/>
    <w:rsid w:val="29CAA4D7"/>
    <w:rsid w:val="29F0D79B"/>
    <w:rsid w:val="29F204C6"/>
    <w:rsid w:val="29F7A276"/>
    <w:rsid w:val="2A072784"/>
    <w:rsid w:val="2A317B7D"/>
    <w:rsid w:val="2A5D5209"/>
    <w:rsid w:val="2A70C9C5"/>
    <w:rsid w:val="2A753DDD"/>
    <w:rsid w:val="2A7C4515"/>
    <w:rsid w:val="2A800625"/>
    <w:rsid w:val="2ADD855D"/>
    <w:rsid w:val="2B32A33C"/>
    <w:rsid w:val="2B5AD078"/>
    <w:rsid w:val="2B7F9F9E"/>
    <w:rsid w:val="2BA44BF7"/>
    <w:rsid w:val="2BC5B3B9"/>
    <w:rsid w:val="2BD2D8E6"/>
    <w:rsid w:val="2BD30D60"/>
    <w:rsid w:val="2BEDDFFF"/>
    <w:rsid w:val="2BEEBF7C"/>
    <w:rsid w:val="2BFB4BB5"/>
    <w:rsid w:val="2C0EB35F"/>
    <w:rsid w:val="2C2CCE66"/>
    <w:rsid w:val="2C3DD3BE"/>
    <w:rsid w:val="2C548A74"/>
    <w:rsid w:val="2C816686"/>
    <w:rsid w:val="2C861B7D"/>
    <w:rsid w:val="2CBEED32"/>
    <w:rsid w:val="2CCEE713"/>
    <w:rsid w:val="2CD1DECE"/>
    <w:rsid w:val="2CD42A13"/>
    <w:rsid w:val="2CDDF23B"/>
    <w:rsid w:val="2CF0EF14"/>
    <w:rsid w:val="2D12B0DA"/>
    <w:rsid w:val="2D25F903"/>
    <w:rsid w:val="2D3BC469"/>
    <w:rsid w:val="2D66BBC1"/>
    <w:rsid w:val="2DC68050"/>
    <w:rsid w:val="2DE20916"/>
    <w:rsid w:val="2E3B2ED1"/>
    <w:rsid w:val="2E4E46A3"/>
    <w:rsid w:val="2E67170D"/>
    <w:rsid w:val="2E74F676"/>
    <w:rsid w:val="2E86A755"/>
    <w:rsid w:val="2E8C0B1B"/>
    <w:rsid w:val="2EB013D9"/>
    <w:rsid w:val="2ED676D8"/>
    <w:rsid w:val="2F1137C7"/>
    <w:rsid w:val="2F5115A1"/>
    <w:rsid w:val="2FB81DE4"/>
    <w:rsid w:val="2FCFF335"/>
    <w:rsid w:val="300B146B"/>
    <w:rsid w:val="30258BC7"/>
    <w:rsid w:val="305EF5DB"/>
    <w:rsid w:val="30925EC3"/>
    <w:rsid w:val="30E3915E"/>
    <w:rsid w:val="30EFEB2C"/>
    <w:rsid w:val="31085B69"/>
    <w:rsid w:val="3119272A"/>
    <w:rsid w:val="31397C61"/>
    <w:rsid w:val="31572DED"/>
    <w:rsid w:val="315FD0E9"/>
    <w:rsid w:val="316FEA3E"/>
    <w:rsid w:val="31780DE6"/>
    <w:rsid w:val="3178F719"/>
    <w:rsid w:val="317A0D4A"/>
    <w:rsid w:val="31A54529"/>
    <w:rsid w:val="31A79B36"/>
    <w:rsid w:val="31AEC3FA"/>
    <w:rsid w:val="31B5E9C0"/>
    <w:rsid w:val="31BB0A96"/>
    <w:rsid w:val="31CAD6AF"/>
    <w:rsid w:val="31F221EC"/>
    <w:rsid w:val="31F6EF02"/>
    <w:rsid w:val="32446458"/>
    <w:rsid w:val="324F0C4F"/>
    <w:rsid w:val="3250A7C9"/>
    <w:rsid w:val="32523539"/>
    <w:rsid w:val="3252532A"/>
    <w:rsid w:val="327196E6"/>
    <w:rsid w:val="329BBF7E"/>
    <w:rsid w:val="32A8A09B"/>
    <w:rsid w:val="32E0DEC4"/>
    <w:rsid w:val="32E1383B"/>
    <w:rsid w:val="32F5BBD2"/>
    <w:rsid w:val="330393F6"/>
    <w:rsid w:val="33BCD705"/>
    <w:rsid w:val="33C7038E"/>
    <w:rsid w:val="342F2EFB"/>
    <w:rsid w:val="344169EC"/>
    <w:rsid w:val="34739E79"/>
    <w:rsid w:val="348CC6D6"/>
    <w:rsid w:val="349D2D10"/>
    <w:rsid w:val="34C9C038"/>
    <w:rsid w:val="35082B62"/>
    <w:rsid w:val="35094C12"/>
    <w:rsid w:val="350DFEE1"/>
    <w:rsid w:val="351F555D"/>
    <w:rsid w:val="35231CE5"/>
    <w:rsid w:val="3563B9FD"/>
    <w:rsid w:val="357EB87F"/>
    <w:rsid w:val="3586AA7D"/>
    <w:rsid w:val="358C426A"/>
    <w:rsid w:val="358D9676"/>
    <w:rsid w:val="35919338"/>
    <w:rsid w:val="3595FFDA"/>
    <w:rsid w:val="35A18317"/>
    <w:rsid w:val="35AED9AB"/>
    <w:rsid w:val="35BF9B20"/>
    <w:rsid w:val="35CE81F2"/>
    <w:rsid w:val="35EC2748"/>
    <w:rsid w:val="360296C0"/>
    <w:rsid w:val="360B3D95"/>
    <w:rsid w:val="360F6EDA"/>
    <w:rsid w:val="3623C8A0"/>
    <w:rsid w:val="3684184D"/>
    <w:rsid w:val="3690B8DC"/>
    <w:rsid w:val="3698586F"/>
    <w:rsid w:val="36B11565"/>
    <w:rsid w:val="36D66F9A"/>
    <w:rsid w:val="36EE4A7F"/>
    <w:rsid w:val="372E2B9E"/>
    <w:rsid w:val="37317CE7"/>
    <w:rsid w:val="3732D9A7"/>
    <w:rsid w:val="3756C075"/>
    <w:rsid w:val="376D9891"/>
    <w:rsid w:val="3779449F"/>
    <w:rsid w:val="377BB87E"/>
    <w:rsid w:val="37C32FC9"/>
    <w:rsid w:val="37C72E0C"/>
    <w:rsid w:val="37C7E366"/>
    <w:rsid w:val="37E8389D"/>
    <w:rsid w:val="383AD4C3"/>
    <w:rsid w:val="3842E411"/>
    <w:rsid w:val="387496A6"/>
    <w:rsid w:val="38AA2D1E"/>
    <w:rsid w:val="38BE4B3F"/>
    <w:rsid w:val="38D0B8B6"/>
    <w:rsid w:val="38E595A7"/>
    <w:rsid w:val="38E8C5F0"/>
    <w:rsid w:val="38F79CF8"/>
    <w:rsid w:val="38FC992C"/>
    <w:rsid w:val="393B1BF6"/>
    <w:rsid w:val="39557CBE"/>
    <w:rsid w:val="396F5597"/>
    <w:rsid w:val="398940AD"/>
    <w:rsid w:val="3996AC19"/>
    <w:rsid w:val="3997A6E2"/>
    <w:rsid w:val="39A3BDEC"/>
    <w:rsid w:val="39A9DC1E"/>
    <w:rsid w:val="39FA21B7"/>
    <w:rsid w:val="3A2ACAC3"/>
    <w:rsid w:val="3A3403F2"/>
    <w:rsid w:val="3A41322A"/>
    <w:rsid w:val="3A831E91"/>
    <w:rsid w:val="3A854822"/>
    <w:rsid w:val="3AA61257"/>
    <w:rsid w:val="3AA7CD13"/>
    <w:rsid w:val="3AE7282C"/>
    <w:rsid w:val="3AF563D1"/>
    <w:rsid w:val="3AF8685B"/>
    <w:rsid w:val="3B116BA7"/>
    <w:rsid w:val="3B35E26E"/>
    <w:rsid w:val="3C41827D"/>
    <w:rsid w:val="3C445503"/>
    <w:rsid w:val="3C5CDFF8"/>
    <w:rsid w:val="3C748399"/>
    <w:rsid w:val="3C96A0EC"/>
    <w:rsid w:val="3CD11377"/>
    <w:rsid w:val="3CD52ECE"/>
    <w:rsid w:val="3CF47A52"/>
    <w:rsid w:val="3D2AB3BD"/>
    <w:rsid w:val="3D3983D8"/>
    <w:rsid w:val="3D53E2F3"/>
    <w:rsid w:val="3D6647BB"/>
    <w:rsid w:val="3D6790FB"/>
    <w:rsid w:val="3D70C513"/>
    <w:rsid w:val="3D8C2B18"/>
    <w:rsid w:val="3DD6CF36"/>
    <w:rsid w:val="3E32714D"/>
    <w:rsid w:val="3E3708C7"/>
    <w:rsid w:val="3E46F5C5"/>
    <w:rsid w:val="3E6C57F3"/>
    <w:rsid w:val="3E6DD622"/>
    <w:rsid w:val="3E79A891"/>
    <w:rsid w:val="3EA8326C"/>
    <w:rsid w:val="3EAF8821"/>
    <w:rsid w:val="3EC9D434"/>
    <w:rsid w:val="3EE7D43E"/>
    <w:rsid w:val="3F5CBAC3"/>
    <w:rsid w:val="3F656843"/>
    <w:rsid w:val="3F7AC109"/>
    <w:rsid w:val="3F8BA617"/>
    <w:rsid w:val="3F918F06"/>
    <w:rsid w:val="3F9DFD27"/>
    <w:rsid w:val="3FC50447"/>
    <w:rsid w:val="3FDC2C60"/>
    <w:rsid w:val="4000FAC9"/>
    <w:rsid w:val="400C72DF"/>
    <w:rsid w:val="4068415C"/>
    <w:rsid w:val="40BB5DB4"/>
    <w:rsid w:val="40DF8F7B"/>
    <w:rsid w:val="40E149BD"/>
    <w:rsid w:val="40ECC3DC"/>
    <w:rsid w:val="40F22480"/>
    <w:rsid w:val="40F3FDC1"/>
    <w:rsid w:val="40F74635"/>
    <w:rsid w:val="4114A0D3"/>
    <w:rsid w:val="411945FD"/>
    <w:rsid w:val="41548FCF"/>
    <w:rsid w:val="41B3D24E"/>
    <w:rsid w:val="420EF777"/>
    <w:rsid w:val="42691470"/>
    <w:rsid w:val="427C7FFD"/>
    <w:rsid w:val="428FCE22"/>
    <w:rsid w:val="4293D9F1"/>
    <w:rsid w:val="4295A68C"/>
    <w:rsid w:val="42AE2EF3"/>
    <w:rsid w:val="42BA4D88"/>
    <w:rsid w:val="42C4EE09"/>
    <w:rsid w:val="42D7731A"/>
    <w:rsid w:val="42E77DA4"/>
    <w:rsid w:val="4322909E"/>
    <w:rsid w:val="43A81EB2"/>
    <w:rsid w:val="43CBA782"/>
    <w:rsid w:val="43D5947E"/>
    <w:rsid w:val="43DAB473"/>
    <w:rsid w:val="43EC96B8"/>
    <w:rsid w:val="43FD6973"/>
    <w:rsid w:val="4411D7C6"/>
    <w:rsid w:val="4430FC05"/>
    <w:rsid w:val="443AA16D"/>
    <w:rsid w:val="44451003"/>
    <w:rsid w:val="445919E6"/>
    <w:rsid w:val="4475DD2C"/>
    <w:rsid w:val="44783793"/>
    <w:rsid w:val="447B1260"/>
    <w:rsid w:val="44A2DF39"/>
    <w:rsid w:val="44C60905"/>
    <w:rsid w:val="44D4600F"/>
    <w:rsid w:val="450526CF"/>
    <w:rsid w:val="453D1CE2"/>
    <w:rsid w:val="453E71B1"/>
    <w:rsid w:val="455765B5"/>
    <w:rsid w:val="456FAA0A"/>
    <w:rsid w:val="45AE209B"/>
    <w:rsid w:val="45BCCB17"/>
    <w:rsid w:val="45F9F0B8"/>
    <w:rsid w:val="460011E7"/>
    <w:rsid w:val="460ADD57"/>
    <w:rsid w:val="4639DBCD"/>
    <w:rsid w:val="4665C018"/>
    <w:rsid w:val="466CF8FD"/>
    <w:rsid w:val="467769D8"/>
    <w:rsid w:val="468A6A9F"/>
    <w:rsid w:val="46944193"/>
    <w:rsid w:val="46B39F10"/>
    <w:rsid w:val="46C03D5E"/>
    <w:rsid w:val="46D6684F"/>
    <w:rsid w:val="46E9CEDA"/>
    <w:rsid w:val="46F37666"/>
    <w:rsid w:val="46FCBB2F"/>
    <w:rsid w:val="47001CD7"/>
    <w:rsid w:val="4709F3C8"/>
    <w:rsid w:val="4710AD8E"/>
    <w:rsid w:val="47266B82"/>
    <w:rsid w:val="472C6E0D"/>
    <w:rsid w:val="4749A250"/>
    <w:rsid w:val="474CAAF4"/>
    <w:rsid w:val="476C160A"/>
    <w:rsid w:val="47837C55"/>
    <w:rsid w:val="47C4C2B0"/>
    <w:rsid w:val="47C70FBE"/>
    <w:rsid w:val="480D9B52"/>
    <w:rsid w:val="48758DDB"/>
    <w:rsid w:val="489B3060"/>
    <w:rsid w:val="48AF5BE6"/>
    <w:rsid w:val="48C07329"/>
    <w:rsid w:val="48F0B98E"/>
    <w:rsid w:val="48F42E70"/>
    <w:rsid w:val="493D60DA"/>
    <w:rsid w:val="4942CD0D"/>
    <w:rsid w:val="49498786"/>
    <w:rsid w:val="494F583A"/>
    <w:rsid w:val="497B69EE"/>
    <w:rsid w:val="49CB6586"/>
    <w:rsid w:val="49CEC4E8"/>
    <w:rsid w:val="49E5B06D"/>
    <w:rsid w:val="4A0ACE19"/>
    <w:rsid w:val="4A20033C"/>
    <w:rsid w:val="4A2C4B7C"/>
    <w:rsid w:val="4A545604"/>
    <w:rsid w:val="4A7E35EB"/>
    <w:rsid w:val="4A8C5BCE"/>
    <w:rsid w:val="4A9ABA1B"/>
    <w:rsid w:val="4AB63EA3"/>
    <w:rsid w:val="4AD85A2D"/>
    <w:rsid w:val="4AE72BB5"/>
    <w:rsid w:val="4AF95772"/>
    <w:rsid w:val="4B24C252"/>
    <w:rsid w:val="4B2EA816"/>
    <w:rsid w:val="4B4ADAFB"/>
    <w:rsid w:val="4B8D0F63"/>
    <w:rsid w:val="4B8F465C"/>
    <w:rsid w:val="4BD05501"/>
    <w:rsid w:val="4BDD30A3"/>
    <w:rsid w:val="4BE08C0E"/>
    <w:rsid w:val="4BFBE9BD"/>
    <w:rsid w:val="4C1C5CCB"/>
    <w:rsid w:val="4C303366"/>
    <w:rsid w:val="4C4659C0"/>
    <w:rsid w:val="4C4C2564"/>
    <w:rsid w:val="4C7F5541"/>
    <w:rsid w:val="4CAE78F2"/>
    <w:rsid w:val="4CC7640B"/>
    <w:rsid w:val="4CF14433"/>
    <w:rsid w:val="4CF63045"/>
    <w:rsid w:val="4D0D872F"/>
    <w:rsid w:val="4D1F9225"/>
    <w:rsid w:val="4D367FC6"/>
    <w:rsid w:val="4D482EC7"/>
    <w:rsid w:val="4D5054D5"/>
    <w:rsid w:val="4D7639F3"/>
    <w:rsid w:val="4D858007"/>
    <w:rsid w:val="4D9EEE07"/>
    <w:rsid w:val="4DBADD5E"/>
    <w:rsid w:val="4DBCD480"/>
    <w:rsid w:val="4E01AD79"/>
    <w:rsid w:val="4E111549"/>
    <w:rsid w:val="4E20311D"/>
    <w:rsid w:val="4E53C2EE"/>
    <w:rsid w:val="4E671DB9"/>
    <w:rsid w:val="4E8E574E"/>
    <w:rsid w:val="4EA95790"/>
    <w:rsid w:val="4EDBD579"/>
    <w:rsid w:val="4EEEE848"/>
    <w:rsid w:val="4F72533A"/>
    <w:rsid w:val="4FA4DBB3"/>
    <w:rsid w:val="4FABF486"/>
    <w:rsid w:val="500F74A7"/>
    <w:rsid w:val="501C0EB2"/>
    <w:rsid w:val="502B962B"/>
    <w:rsid w:val="5040AF7C"/>
    <w:rsid w:val="50CB850E"/>
    <w:rsid w:val="51356787"/>
    <w:rsid w:val="5148B60B"/>
    <w:rsid w:val="518C9BA7"/>
    <w:rsid w:val="519EBE7B"/>
    <w:rsid w:val="51B48F94"/>
    <w:rsid w:val="51BD77DF"/>
    <w:rsid w:val="51CDE193"/>
    <w:rsid w:val="51E8C563"/>
    <w:rsid w:val="51F75DA2"/>
    <w:rsid w:val="520E250F"/>
    <w:rsid w:val="521B9FEA"/>
    <w:rsid w:val="5257405B"/>
    <w:rsid w:val="5257E02F"/>
    <w:rsid w:val="5267556F"/>
    <w:rsid w:val="526E8B68"/>
    <w:rsid w:val="52832AD6"/>
    <w:rsid w:val="528E2723"/>
    <w:rsid w:val="52A5CC00"/>
    <w:rsid w:val="52A78A60"/>
    <w:rsid w:val="52CE4BA7"/>
    <w:rsid w:val="52D82588"/>
    <w:rsid w:val="52F74161"/>
    <w:rsid w:val="530880DD"/>
    <w:rsid w:val="53181C52"/>
    <w:rsid w:val="531CC2B1"/>
    <w:rsid w:val="533CE16C"/>
    <w:rsid w:val="53503283"/>
    <w:rsid w:val="53743FC4"/>
    <w:rsid w:val="53976BE2"/>
    <w:rsid w:val="53AFAA66"/>
    <w:rsid w:val="53CF8B59"/>
    <w:rsid w:val="53E13FA3"/>
    <w:rsid w:val="53EF190B"/>
    <w:rsid w:val="53F621C7"/>
    <w:rsid w:val="5422BEEC"/>
    <w:rsid w:val="5428C14D"/>
    <w:rsid w:val="5445719C"/>
    <w:rsid w:val="545DD4C7"/>
    <w:rsid w:val="5473F5E9"/>
    <w:rsid w:val="5479BCDF"/>
    <w:rsid w:val="547A01CB"/>
    <w:rsid w:val="54F87542"/>
    <w:rsid w:val="55216C8E"/>
    <w:rsid w:val="555248EC"/>
    <w:rsid w:val="556C00A0"/>
    <w:rsid w:val="55747CEC"/>
    <w:rsid w:val="55D6C6FB"/>
    <w:rsid w:val="5611F20E"/>
    <w:rsid w:val="56185892"/>
    <w:rsid w:val="5621D38E"/>
    <w:rsid w:val="56426C25"/>
    <w:rsid w:val="5644CFE3"/>
    <w:rsid w:val="5677E159"/>
    <w:rsid w:val="56809D56"/>
    <w:rsid w:val="5692B1E8"/>
    <w:rsid w:val="5695E631"/>
    <w:rsid w:val="569DC2DF"/>
    <w:rsid w:val="569DCC0C"/>
    <w:rsid w:val="56B7D3B8"/>
    <w:rsid w:val="56DF1172"/>
    <w:rsid w:val="56E03E0B"/>
    <w:rsid w:val="56E8C2DB"/>
    <w:rsid w:val="56FE65A8"/>
    <w:rsid w:val="570DA0D7"/>
    <w:rsid w:val="57110F1F"/>
    <w:rsid w:val="571B6069"/>
    <w:rsid w:val="572F497D"/>
    <w:rsid w:val="57348B04"/>
    <w:rsid w:val="573AC692"/>
    <w:rsid w:val="573BCD73"/>
    <w:rsid w:val="574381CC"/>
    <w:rsid w:val="57716479"/>
    <w:rsid w:val="577F5809"/>
    <w:rsid w:val="57878928"/>
    <w:rsid w:val="57912A2E"/>
    <w:rsid w:val="579A48D6"/>
    <w:rsid w:val="581C6DB7"/>
    <w:rsid w:val="582B0D45"/>
    <w:rsid w:val="583F6256"/>
    <w:rsid w:val="5846C2D6"/>
    <w:rsid w:val="5858DA7F"/>
    <w:rsid w:val="586C95FB"/>
    <w:rsid w:val="58730FC6"/>
    <w:rsid w:val="589291AF"/>
    <w:rsid w:val="58B25C07"/>
    <w:rsid w:val="58F7625C"/>
    <w:rsid w:val="591B65D3"/>
    <w:rsid w:val="592BEAB8"/>
    <w:rsid w:val="593C7B60"/>
    <w:rsid w:val="595559AA"/>
    <w:rsid w:val="5962B4A3"/>
    <w:rsid w:val="596B867C"/>
    <w:rsid w:val="59799DA8"/>
    <w:rsid w:val="597A0CE7"/>
    <w:rsid w:val="59839079"/>
    <w:rsid w:val="59B24BBC"/>
    <w:rsid w:val="59D25B6E"/>
    <w:rsid w:val="59D563A1"/>
    <w:rsid w:val="5A1474BE"/>
    <w:rsid w:val="5A28B4CF"/>
    <w:rsid w:val="5A66FD41"/>
    <w:rsid w:val="5A74D26F"/>
    <w:rsid w:val="5AE3E115"/>
    <w:rsid w:val="5AFC3A18"/>
    <w:rsid w:val="5AFD5CB8"/>
    <w:rsid w:val="5B014C65"/>
    <w:rsid w:val="5B133D5E"/>
    <w:rsid w:val="5B367D8B"/>
    <w:rsid w:val="5B4A2EB4"/>
    <w:rsid w:val="5B6C3FA5"/>
    <w:rsid w:val="5B76EE3D"/>
    <w:rsid w:val="5B9279A3"/>
    <w:rsid w:val="5B999D09"/>
    <w:rsid w:val="5BD009C8"/>
    <w:rsid w:val="5C1800A7"/>
    <w:rsid w:val="5C5C4CC0"/>
    <w:rsid w:val="5C649B7B"/>
    <w:rsid w:val="5C7C4688"/>
    <w:rsid w:val="5C9E23A7"/>
    <w:rsid w:val="5CA7D815"/>
    <w:rsid w:val="5CB014A8"/>
    <w:rsid w:val="5CD6B67D"/>
    <w:rsid w:val="5CDDEE26"/>
    <w:rsid w:val="5D08DEFE"/>
    <w:rsid w:val="5D4D9089"/>
    <w:rsid w:val="5D5F8681"/>
    <w:rsid w:val="5D6B2C2F"/>
    <w:rsid w:val="5D755455"/>
    <w:rsid w:val="5DBE98F9"/>
    <w:rsid w:val="5DF5655A"/>
    <w:rsid w:val="5DFEE51C"/>
    <w:rsid w:val="5E0FEC83"/>
    <w:rsid w:val="5E21CB54"/>
    <w:rsid w:val="5E221593"/>
    <w:rsid w:val="5E32D44A"/>
    <w:rsid w:val="5E5B924E"/>
    <w:rsid w:val="5E69CAE1"/>
    <w:rsid w:val="5E951733"/>
    <w:rsid w:val="5EA4AF5F"/>
    <w:rsid w:val="5EC431D2"/>
    <w:rsid w:val="5F3FEDF1"/>
    <w:rsid w:val="5F4518E5"/>
    <w:rsid w:val="5F58BDB6"/>
    <w:rsid w:val="5F5B2B48"/>
    <w:rsid w:val="5F6B26AB"/>
    <w:rsid w:val="5F72C822"/>
    <w:rsid w:val="5FC53873"/>
    <w:rsid w:val="5FEF3610"/>
    <w:rsid w:val="5FF65965"/>
    <w:rsid w:val="600CA0AB"/>
    <w:rsid w:val="6044A525"/>
    <w:rsid w:val="6079BF2E"/>
    <w:rsid w:val="6080B152"/>
    <w:rsid w:val="608A329D"/>
    <w:rsid w:val="60DD115E"/>
    <w:rsid w:val="61034EE3"/>
    <w:rsid w:val="610FA1A8"/>
    <w:rsid w:val="61428B55"/>
    <w:rsid w:val="6152991D"/>
    <w:rsid w:val="615FCCD4"/>
    <w:rsid w:val="616C9204"/>
    <w:rsid w:val="61BF9C9C"/>
    <w:rsid w:val="61C4C69A"/>
    <w:rsid w:val="62068463"/>
    <w:rsid w:val="621BE0C5"/>
    <w:rsid w:val="62332FB2"/>
    <w:rsid w:val="6235D6D4"/>
    <w:rsid w:val="6256A36F"/>
    <w:rsid w:val="629DEA93"/>
    <w:rsid w:val="62AAABEB"/>
    <w:rsid w:val="62AF1892"/>
    <w:rsid w:val="62C24819"/>
    <w:rsid w:val="62D3DCD5"/>
    <w:rsid w:val="62ECCC0E"/>
    <w:rsid w:val="62EF276F"/>
    <w:rsid w:val="630905E6"/>
    <w:rsid w:val="631D3FB6"/>
    <w:rsid w:val="6337B10C"/>
    <w:rsid w:val="635CF699"/>
    <w:rsid w:val="6393ACD0"/>
    <w:rsid w:val="639471FE"/>
    <w:rsid w:val="6399F8C0"/>
    <w:rsid w:val="63CEF458"/>
    <w:rsid w:val="63F273D0"/>
    <w:rsid w:val="63F509DA"/>
    <w:rsid w:val="640F44BC"/>
    <w:rsid w:val="641E739C"/>
    <w:rsid w:val="645D17E2"/>
    <w:rsid w:val="64796992"/>
    <w:rsid w:val="648BFB79"/>
    <w:rsid w:val="64D3BC83"/>
    <w:rsid w:val="64DA2A61"/>
    <w:rsid w:val="652A6DE2"/>
    <w:rsid w:val="652FC39C"/>
    <w:rsid w:val="65357C83"/>
    <w:rsid w:val="658E4431"/>
    <w:rsid w:val="65DE272D"/>
    <w:rsid w:val="65E1A08A"/>
    <w:rsid w:val="65F6A034"/>
    <w:rsid w:val="666353CE"/>
    <w:rsid w:val="6682AA46"/>
    <w:rsid w:val="668CBB83"/>
    <w:rsid w:val="66AAEE4C"/>
    <w:rsid w:val="66C6B205"/>
    <w:rsid w:val="66D5E508"/>
    <w:rsid w:val="66FDD3BF"/>
    <w:rsid w:val="6726E254"/>
    <w:rsid w:val="673927B1"/>
    <w:rsid w:val="67564E9A"/>
    <w:rsid w:val="675659ED"/>
    <w:rsid w:val="67622533"/>
    <w:rsid w:val="67642833"/>
    <w:rsid w:val="67974BD8"/>
    <w:rsid w:val="67C19B84"/>
    <w:rsid w:val="67C78F94"/>
    <w:rsid w:val="67CB905C"/>
    <w:rsid w:val="68014BB5"/>
    <w:rsid w:val="681AC9F8"/>
    <w:rsid w:val="6850D326"/>
    <w:rsid w:val="6852E30D"/>
    <w:rsid w:val="68877D20"/>
    <w:rsid w:val="68C08E62"/>
    <w:rsid w:val="68C301BD"/>
    <w:rsid w:val="68C82794"/>
    <w:rsid w:val="68F7694C"/>
    <w:rsid w:val="6942C97E"/>
    <w:rsid w:val="6965C2C0"/>
    <w:rsid w:val="696C55EC"/>
    <w:rsid w:val="699A37BC"/>
    <w:rsid w:val="69A56F26"/>
    <w:rsid w:val="69C02417"/>
    <w:rsid w:val="69C9831C"/>
    <w:rsid w:val="69CA5543"/>
    <w:rsid w:val="69DAFBE4"/>
    <w:rsid w:val="69ECA387"/>
    <w:rsid w:val="69F59D07"/>
    <w:rsid w:val="6A2F9327"/>
    <w:rsid w:val="6A514DC9"/>
    <w:rsid w:val="6A70C873"/>
    <w:rsid w:val="6A7B55D4"/>
    <w:rsid w:val="6A8D5B1C"/>
    <w:rsid w:val="6A90D8A7"/>
    <w:rsid w:val="6ADCC897"/>
    <w:rsid w:val="6ADEEEBA"/>
    <w:rsid w:val="6AE2B0E6"/>
    <w:rsid w:val="6B027B3F"/>
    <w:rsid w:val="6B056AE0"/>
    <w:rsid w:val="6B3CF1E3"/>
    <w:rsid w:val="6B4B951A"/>
    <w:rsid w:val="6B5E0B05"/>
    <w:rsid w:val="6B9EEC6B"/>
    <w:rsid w:val="6BDB5757"/>
    <w:rsid w:val="6BE8FC22"/>
    <w:rsid w:val="6BEE039B"/>
    <w:rsid w:val="6C29CB10"/>
    <w:rsid w:val="6C365F21"/>
    <w:rsid w:val="6C44FE3C"/>
    <w:rsid w:val="6C4E7695"/>
    <w:rsid w:val="6CD3D51B"/>
    <w:rsid w:val="6CDF6053"/>
    <w:rsid w:val="6D062C0E"/>
    <w:rsid w:val="6D07DEE9"/>
    <w:rsid w:val="6D0F6838"/>
    <w:rsid w:val="6D2D7EC8"/>
    <w:rsid w:val="6D2F36E8"/>
    <w:rsid w:val="6D4AC6C2"/>
    <w:rsid w:val="6D759FF3"/>
    <w:rsid w:val="6D979E8D"/>
    <w:rsid w:val="6DB5E0A4"/>
    <w:rsid w:val="6DBA415A"/>
    <w:rsid w:val="6DC7D4C8"/>
    <w:rsid w:val="6DE40C69"/>
    <w:rsid w:val="6E0C99E2"/>
    <w:rsid w:val="6E23734E"/>
    <w:rsid w:val="6E36EE2F"/>
    <w:rsid w:val="6E56DE62"/>
    <w:rsid w:val="6E90982E"/>
    <w:rsid w:val="6E98C600"/>
    <w:rsid w:val="6E9E7B23"/>
    <w:rsid w:val="6EA7A570"/>
    <w:rsid w:val="6EA9C525"/>
    <w:rsid w:val="6EB0BB0A"/>
    <w:rsid w:val="6EBE3B32"/>
    <w:rsid w:val="6EC87B4A"/>
    <w:rsid w:val="6EF94E5A"/>
    <w:rsid w:val="6EFABBCD"/>
    <w:rsid w:val="6F2607B3"/>
    <w:rsid w:val="6F28FBBD"/>
    <w:rsid w:val="6F344154"/>
    <w:rsid w:val="6F403F10"/>
    <w:rsid w:val="6F4CE5AD"/>
    <w:rsid w:val="6F57011C"/>
    <w:rsid w:val="6F616BD2"/>
    <w:rsid w:val="6F6A2B12"/>
    <w:rsid w:val="6F85AC6C"/>
    <w:rsid w:val="6F9F623A"/>
    <w:rsid w:val="6FB3D79D"/>
    <w:rsid w:val="6FBE8DBD"/>
    <w:rsid w:val="6FE426C2"/>
    <w:rsid w:val="6FF84B9E"/>
    <w:rsid w:val="6FFBD26B"/>
    <w:rsid w:val="7005191C"/>
    <w:rsid w:val="70419248"/>
    <w:rsid w:val="705BE50B"/>
    <w:rsid w:val="705DFDCC"/>
    <w:rsid w:val="70661C11"/>
    <w:rsid w:val="7075437C"/>
    <w:rsid w:val="707AF6E3"/>
    <w:rsid w:val="70ADE847"/>
    <w:rsid w:val="70AE6EBB"/>
    <w:rsid w:val="70C51528"/>
    <w:rsid w:val="70EDC7C4"/>
    <w:rsid w:val="7132250F"/>
    <w:rsid w:val="7181F718"/>
    <w:rsid w:val="718FE288"/>
    <w:rsid w:val="71ED7991"/>
    <w:rsid w:val="71FB97A5"/>
    <w:rsid w:val="71FE86D6"/>
    <w:rsid w:val="720CA212"/>
    <w:rsid w:val="721DCE15"/>
    <w:rsid w:val="72213795"/>
    <w:rsid w:val="7222D9B4"/>
    <w:rsid w:val="723AEC17"/>
    <w:rsid w:val="7241F331"/>
    <w:rsid w:val="72602F02"/>
    <w:rsid w:val="729C53BA"/>
    <w:rsid w:val="72A597FE"/>
    <w:rsid w:val="72CE32D9"/>
    <w:rsid w:val="72D10BE6"/>
    <w:rsid w:val="72E8088B"/>
    <w:rsid w:val="72E99F94"/>
    <w:rsid w:val="731DB05F"/>
    <w:rsid w:val="7336C344"/>
    <w:rsid w:val="7378CF01"/>
    <w:rsid w:val="73836619"/>
    <w:rsid w:val="738C8D53"/>
    <w:rsid w:val="73C40813"/>
    <w:rsid w:val="73DF07B2"/>
    <w:rsid w:val="73F6F604"/>
    <w:rsid w:val="74100A03"/>
    <w:rsid w:val="741F396E"/>
    <w:rsid w:val="744B9433"/>
    <w:rsid w:val="74591BA9"/>
    <w:rsid w:val="748AF3FB"/>
    <w:rsid w:val="74BB246F"/>
    <w:rsid w:val="74CC6648"/>
    <w:rsid w:val="74DE51EF"/>
    <w:rsid w:val="74E48487"/>
    <w:rsid w:val="74F41F90"/>
    <w:rsid w:val="75056CB8"/>
    <w:rsid w:val="750A07FA"/>
    <w:rsid w:val="7516649F"/>
    <w:rsid w:val="75269370"/>
    <w:rsid w:val="752B32E1"/>
    <w:rsid w:val="754C27CC"/>
    <w:rsid w:val="75D79D22"/>
    <w:rsid w:val="761B6490"/>
    <w:rsid w:val="763C8010"/>
    <w:rsid w:val="763F8333"/>
    <w:rsid w:val="7660AC25"/>
    <w:rsid w:val="768AE6E7"/>
    <w:rsid w:val="76BC2C77"/>
    <w:rsid w:val="77068CC5"/>
    <w:rsid w:val="77156454"/>
    <w:rsid w:val="77207520"/>
    <w:rsid w:val="772D156A"/>
    <w:rsid w:val="77515ECF"/>
    <w:rsid w:val="77691126"/>
    <w:rsid w:val="776D695D"/>
    <w:rsid w:val="777398FA"/>
    <w:rsid w:val="77851B3A"/>
    <w:rsid w:val="7794878C"/>
    <w:rsid w:val="77F8F10C"/>
    <w:rsid w:val="780496ED"/>
    <w:rsid w:val="783D1142"/>
    <w:rsid w:val="7848FDCF"/>
    <w:rsid w:val="78713834"/>
    <w:rsid w:val="78A58E70"/>
    <w:rsid w:val="78D65A01"/>
    <w:rsid w:val="78D743FD"/>
    <w:rsid w:val="78F6CFD8"/>
    <w:rsid w:val="79138582"/>
    <w:rsid w:val="791F0556"/>
    <w:rsid w:val="791F9C80"/>
    <w:rsid w:val="7946FF99"/>
    <w:rsid w:val="7970077C"/>
    <w:rsid w:val="798EF679"/>
    <w:rsid w:val="7996D41D"/>
    <w:rsid w:val="79984300"/>
    <w:rsid w:val="79C450C0"/>
    <w:rsid w:val="79DDD293"/>
    <w:rsid w:val="7A0BD9E6"/>
    <w:rsid w:val="7A11202B"/>
    <w:rsid w:val="7A26B4AE"/>
    <w:rsid w:val="7A34D855"/>
    <w:rsid w:val="7A6297A0"/>
    <w:rsid w:val="7A67BB28"/>
    <w:rsid w:val="7A871933"/>
    <w:rsid w:val="7A9EAEE8"/>
    <w:rsid w:val="7ABAD5B7"/>
    <w:rsid w:val="7AC7E68F"/>
    <w:rsid w:val="7AE214E1"/>
    <w:rsid w:val="7AF14E44"/>
    <w:rsid w:val="7B04F970"/>
    <w:rsid w:val="7B329DB2"/>
    <w:rsid w:val="7B3C37AF"/>
    <w:rsid w:val="7B8B1759"/>
    <w:rsid w:val="7BD6BE8A"/>
    <w:rsid w:val="7BDD2F32"/>
    <w:rsid w:val="7C031747"/>
    <w:rsid w:val="7C49B5CC"/>
    <w:rsid w:val="7C4CB37B"/>
    <w:rsid w:val="7C6183E7"/>
    <w:rsid w:val="7C634D68"/>
    <w:rsid w:val="7C823AF1"/>
    <w:rsid w:val="7C9CEF9B"/>
    <w:rsid w:val="7CE9A3EF"/>
    <w:rsid w:val="7CFCF863"/>
    <w:rsid w:val="7D1FB460"/>
    <w:rsid w:val="7D702A20"/>
    <w:rsid w:val="7D81C042"/>
    <w:rsid w:val="7DB97273"/>
    <w:rsid w:val="7DD2776E"/>
    <w:rsid w:val="7DDBCF19"/>
    <w:rsid w:val="7DF77FBA"/>
    <w:rsid w:val="7E0B1A9D"/>
    <w:rsid w:val="7E6367D6"/>
    <w:rsid w:val="7EA6E562"/>
    <w:rsid w:val="7EAEA998"/>
    <w:rsid w:val="7EAF68A8"/>
    <w:rsid w:val="7EB14AB4"/>
    <w:rsid w:val="7EEB95F3"/>
    <w:rsid w:val="7EEE645D"/>
    <w:rsid w:val="7EF22A04"/>
    <w:rsid w:val="7F1951D2"/>
    <w:rsid w:val="7F228CC6"/>
    <w:rsid w:val="7F29A7DF"/>
    <w:rsid w:val="7F2F6443"/>
    <w:rsid w:val="7F31EA04"/>
    <w:rsid w:val="7F342F82"/>
    <w:rsid w:val="7F3AB809"/>
    <w:rsid w:val="7F7DB307"/>
    <w:rsid w:val="7FAAAC42"/>
    <w:rsid w:val="7FB3481C"/>
    <w:rsid w:val="7FB7B626"/>
    <w:rsid w:val="7FBD738A"/>
    <w:rsid w:val="7FD8539E"/>
    <w:rsid w:val="7FE523EE"/>
    <w:rsid w:val="7FE6D9DC"/>
    <w:rsid w:val="7FF321C3"/>
    <w:rsid w:val="7FFFF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 w:type="paragraph" w:styleId="Navadensplet">
    <w:name w:val="Normal (Web)"/>
    <w:basedOn w:val="Navaden"/>
    <w:uiPriority w:val="99"/>
    <w:unhideWhenUsed/>
    <w:rsid w:val="00395AA9"/>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395AA9"/>
    <w:rPr>
      <w:b/>
      <w:bCs/>
    </w:rPr>
  </w:style>
  <w:style w:type="character" w:customStyle="1" w:styleId="whitespace-normal">
    <w:name w:val="whitespace-normal"/>
    <w:basedOn w:val="Privzetapisavaodstavka"/>
    <w:rsid w:val="00805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7080613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762794817">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 w:id="192768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2.xml><?xml version="1.0" encoding="utf-8"?>
<ds:datastoreItem xmlns:ds="http://schemas.openxmlformats.org/officeDocument/2006/customXml" ds:itemID="{085337D8-A0EF-4F48-9AB3-BC7462F9E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4035CB3E-2A46-4DF5-B1DA-BDDF40FA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766</TotalTime>
  <Pages>13</Pages>
  <Words>6530</Words>
  <Characters>37224</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39</cp:revision>
  <cp:lastPrinted>2026-04-20T06:36:00Z</cp:lastPrinted>
  <dcterms:created xsi:type="dcterms:W3CDTF">2026-03-27T14:43:00Z</dcterms:created>
  <dcterms:modified xsi:type="dcterms:W3CDTF">2026-04-20T11:37:00Z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